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BBBB72" w14:textId="77777777" w:rsidR="00D324B0" w:rsidRPr="00585333" w:rsidRDefault="00D324B0" w:rsidP="00C12D06">
      <w:pPr>
        <w:pStyle w:val="CourseName"/>
      </w:pPr>
      <w:bookmarkStart w:id="0" w:name="_GoBack"/>
      <w:bookmarkEnd w:id="0"/>
      <w:r>
        <w:t>AOHT Hospitality Marketing</w:t>
      </w:r>
    </w:p>
    <w:p w14:paraId="5C12D8DB" w14:textId="77777777" w:rsidR="00D324B0" w:rsidRPr="00CC156D" w:rsidRDefault="00D324B0" w:rsidP="00C12D06">
      <w:pPr>
        <w:pStyle w:val="LessonNo"/>
      </w:pPr>
      <w:r>
        <w:t>Lesson 10</w:t>
      </w:r>
    </w:p>
    <w:p w14:paraId="5A163E98" w14:textId="77777777" w:rsidR="00D324B0" w:rsidRPr="008C18FC" w:rsidRDefault="00D324B0" w:rsidP="00C12D06">
      <w:pPr>
        <w:pStyle w:val="LessonTitle"/>
      </w:pPr>
      <w:r>
        <w:t>Print Marketing</w:t>
      </w:r>
    </w:p>
    <w:p w14:paraId="226C42C9" w14:textId="77777777" w:rsidR="00D324B0" w:rsidRPr="00585333" w:rsidRDefault="00D324B0" w:rsidP="00C12D06">
      <w:pPr>
        <w:pStyle w:val="Resources"/>
      </w:pPr>
      <w:r w:rsidRPr="00585333">
        <w:t>Teacher Resources</w:t>
      </w:r>
    </w:p>
    <w:tbl>
      <w:tblPr>
        <w:tblW w:w="4851" w:type="pct"/>
        <w:tblInd w:w="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4" w:type="dxa"/>
          <w:left w:w="144" w:type="dxa"/>
          <w:bottom w:w="144" w:type="dxa"/>
          <w:right w:w="144" w:type="dxa"/>
        </w:tblCellMar>
        <w:tblLook w:val="01E0" w:firstRow="1" w:lastRow="1" w:firstColumn="1" w:lastColumn="1" w:noHBand="0" w:noVBand="0"/>
      </w:tblPr>
      <w:tblGrid>
        <w:gridCol w:w="2522"/>
        <w:gridCol w:w="6838"/>
      </w:tblGrid>
      <w:tr w:rsidR="00D324B0" w:rsidRPr="005D4593" w14:paraId="2A76A1EB" w14:textId="77777777">
        <w:trPr>
          <w:tblHeader/>
        </w:trPr>
        <w:tc>
          <w:tcPr>
            <w:tcW w:w="1347" w:type="pct"/>
            <w:shd w:val="clear" w:color="auto" w:fill="336699"/>
          </w:tcPr>
          <w:p w14:paraId="2E4ACC46" w14:textId="77777777" w:rsidR="00D324B0" w:rsidRPr="005D4593" w:rsidRDefault="00D324B0" w:rsidP="00C12D06">
            <w:pPr>
              <w:pStyle w:val="TableHeadings"/>
            </w:pPr>
            <w:r>
              <w:t>Resource</w:t>
            </w:r>
          </w:p>
        </w:tc>
        <w:tc>
          <w:tcPr>
            <w:tcW w:w="3653" w:type="pct"/>
            <w:shd w:val="clear" w:color="auto" w:fill="336699"/>
          </w:tcPr>
          <w:p w14:paraId="068B5633" w14:textId="77777777" w:rsidR="00D324B0" w:rsidRPr="005D4593" w:rsidRDefault="00D324B0" w:rsidP="00C12D06">
            <w:pPr>
              <w:pStyle w:val="StyleTableHeadingsAfter-01"/>
            </w:pPr>
            <w:r>
              <w:t>Description</w:t>
            </w:r>
          </w:p>
        </w:tc>
      </w:tr>
      <w:tr w:rsidR="00D324B0" w:rsidRPr="005D4593" w14:paraId="0AE7C1DD" w14:textId="77777777">
        <w:trPr>
          <w:cantSplit/>
        </w:trPr>
        <w:tc>
          <w:tcPr>
            <w:tcW w:w="1347" w:type="pct"/>
            <w:shd w:val="clear" w:color="auto" w:fill="CADCEE"/>
          </w:tcPr>
          <w:p w14:paraId="242E8179" w14:textId="77777777" w:rsidR="00D324B0" w:rsidRPr="00C43132" w:rsidRDefault="00D324B0" w:rsidP="00C12D06">
            <w:pPr>
              <w:pStyle w:val="TableText"/>
            </w:pPr>
            <w:r w:rsidRPr="00C43132">
              <w:t xml:space="preserve">Teacher Resource </w:t>
            </w:r>
            <w:r>
              <w:t>10</w:t>
            </w:r>
            <w:r w:rsidRPr="00C43132">
              <w:t>.1</w:t>
            </w:r>
          </w:p>
        </w:tc>
        <w:tc>
          <w:tcPr>
            <w:tcW w:w="3653" w:type="pct"/>
            <w:shd w:val="clear" w:color="auto" w:fill="CADCEE"/>
          </w:tcPr>
          <w:p w14:paraId="2729D547" w14:textId="77777777" w:rsidR="00D324B0" w:rsidRPr="00C43132" w:rsidRDefault="00D324B0" w:rsidP="00C12D06">
            <w:pPr>
              <w:pStyle w:val="TableText"/>
            </w:pPr>
            <w:r w:rsidRPr="00C43132">
              <w:t>Sample Menus</w:t>
            </w:r>
          </w:p>
        </w:tc>
      </w:tr>
      <w:tr w:rsidR="00D324B0" w:rsidRPr="005D4593" w14:paraId="57B0D6FA" w14:textId="77777777">
        <w:tc>
          <w:tcPr>
            <w:tcW w:w="1347" w:type="pct"/>
          </w:tcPr>
          <w:p w14:paraId="7804F02E" w14:textId="77777777" w:rsidR="00D324B0" w:rsidRPr="00C43132" w:rsidRDefault="00D324B0" w:rsidP="00C12D06">
            <w:pPr>
              <w:pStyle w:val="TableText"/>
            </w:pPr>
            <w:r w:rsidRPr="00C43132">
              <w:t xml:space="preserve">Teacher Resource </w:t>
            </w:r>
            <w:r>
              <w:t>10</w:t>
            </w:r>
            <w:r w:rsidRPr="00C43132">
              <w:t>.2</w:t>
            </w:r>
          </w:p>
        </w:tc>
        <w:tc>
          <w:tcPr>
            <w:tcW w:w="3653" w:type="pct"/>
          </w:tcPr>
          <w:p w14:paraId="707F1E0D" w14:textId="77777777" w:rsidR="00D324B0" w:rsidRPr="00C43132" w:rsidRDefault="00D324B0" w:rsidP="00AB795E">
            <w:pPr>
              <w:pStyle w:val="TableText"/>
            </w:pPr>
            <w:r w:rsidRPr="00C43132">
              <w:t xml:space="preserve">Assessment Criteria: Print Marketing </w:t>
            </w:r>
            <w:r>
              <w:t>Research</w:t>
            </w:r>
          </w:p>
        </w:tc>
      </w:tr>
      <w:tr w:rsidR="00D324B0" w:rsidRPr="005D4593" w14:paraId="35F7E4D9" w14:textId="77777777">
        <w:tc>
          <w:tcPr>
            <w:tcW w:w="1347" w:type="pct"/>
            <w:shd w:val="clear" w:color="auto" w:fill="CADCEE"/>
          </w:tcPr>
          <w:p w14:paraId="36341135" w14:textId="77777777" w:rsidR="00D324B0" w:rsidRPr="00C43132" w:rsidRDefault="00D324B0" w:rsidP="00C12D06">
            <w:pPr>
              <w:pStyle w:val="TableText"/>
            </w:pPr>
            <w:r w:rsidRPr="00C43132">
              <w:t xml:space="preserve">Teacher Resource </w:t>
            </w:r>
            <w:r>
              <w:t>10</w:t>
            </w:r>
            <w:r w:rsidRPr="00C43132">
              <w:t>.3</w:t>
            </w:r>
          </w:p>
        </w:tc>
        <w:tc>
          <w:tcPr>
            <w:tcW w:w="3653" w:type="pct"/>
            <w:shd w:val="clear" w:color="auto" w:fill="CADCEE"/>
          </w:tcPr>
          <w:p w14:paraId="0684F6AC" w14:textId="77777777" w:rsidR="00D324B0" w:rsidRPr="00C43132" w:rsidRDefault="00D324B0" w:rsidP="00C12D06">
            <w:pPr>
              <w:pStyle w:val="TableText"/>
            </w:pPr>
            <w:r w:rsidRPr="00C43132">
              <w:t>Key Vocabulary: Print Marketing</w:t>
            </w:r>
          </w:p>
        </w:tc>
      </w:tr>
      <w:tr w:rsidR="00D324B0" w:rsidRPr="005D4593" w14:paraId="43C48648" w14:textId="77777777">
        <w:tc>
          <w:tcPr>
            <w:tcW w:w="1347" w:type="pct"/>
          </w:tcPr>
          <w:p w14:paraId="021333CD" w14:textId="77777777" w:rsidR="00D324B0" w:rsidRPr="00C43132" w:rsidRDefault="00D324B0" w:rsidP="00C12D06">
            <w:pPr>
              <w:pStyle w:val="TableText"/>
            </w:pPr>
            <w:r w:rsidRPr="00C43132">
              <w:t xml:space="preserve">Teacher Resource </w:t>
            </w:r>
            <w:r>
              <w:t>10</w:t>
            </w:r>
            <w:r w:rsidRPr="00C43132">
              <w:t>.4</w:t>
            </w:r>
          </w:p>
        </w:tc>
        <w:tc>
          <w:tcPr>
            <w:tcW w:w="3653" w:type="pct"/>
          </w:tcPr>
          <w:p w14:paraId="35B6E038" w14:textId="77777777" w:rsidR="00D324B0" w:rsidRPr="00C43132" w:rsidRDefault="00D324B0" w:rsidP="00C12D06">
            <w:pPr>
              <w:pStyle w:val="TableText"/>
            </w:pPr>
            <w:r w:rsidRPr="00C43132">
              <w:t>Bibliography: Print Marketing</w:t>
            </w:r>
          </w:p>
        </w:tc>
      </w:tr>
    </w:tbl>
    <w:p w14:paraId="65606301" w14:textId="77777777" w:rsidR="00D324B0" w:rsidRPr="005D4593" w:rsidRDefault="00D324B0"/>
    <w:p w14:paraId="3DC2F7F4" w14:textId="77777777" w:rsidR="00D324B0" w:rsidRPr="00D429E5" w:rsidRDefault="00D324B0" w:rsidP="00C12D06">
      <w:pPr>
        <w:pStyle w:val="ResourceNo"/>
      </w:pPr>
      <w:r w:rsidRPr="00D429E5">
        <w:lastRenderedPageBreak/>
        <w:t xml:space="preserve">Teacher Resource </w:t>
      </w:r>
      <w:r>
        <w:t>10</w:t>
      </w:r>
      <w:r w:rsidRPr="00D429E5">
        <w:t>.</w:t>
      </w:r>
      <w:r>
        <w:t>1</w:t>
      </w:r>
    </w:p>
    <w:p w14:paraId="7BAF1644" w14:textId="77777777" w:rsidR="00D324B0" w:rsidRDefault="00D324B0" w:rsidP="00C12D06">
      <w:pPr>
        <w:pStyle w:val="ResourceTitle"/>
      </w:pPr>
      <w:r>
        <w:t>Sample Menus</w:t>
      </w:r>
    </w:p>
    <w:p w14:paraId="06F62B9D" w14:textId="77777777" w:rsidR="00D324B0" w:rsidRDefault="00D324B0" w:rsidP="00900644">
      <w:pPr>
        <w:pStyle w:val="Instructions"/>
      </w:pPr>
      <w:r>
        <w:t>Print several copies of each menu and post them around the classroom. Post a sheet of chart paper next to each one. Divide the class into the same number of groups as there are menus posted. Assign each group to a menu. After discussing its characteristics, have each group write the following on chart paper:</w:t>
      </w:r>
    </w:p>
    <w:p w14:paraId="2CF3D1B8" w14:textId="77777777" w:rsidR="00D324B0" w:rsidRPr="0042724B" w:rsidRDefault="00D324B0" w:rsidP="0042724B">
      <w:pPr>
        <w:pStyle w:val="BL"/>
      </w:pPr>
      <w:r w:rsidRPr="0042724B">
        <w:rPr>
          <w:i/>
          <w:color w:val="27448B"/>
        </w:rPr>
        <w:t xml:space="preserve">What type of restaurant is this menu written for? (Fancy, family friendly, casual, fast food, ethnic, etc.) </w:t>
      </w:r>
    </w:p>
    <w:p w14:paraId="20C155B7" w14:textId="77777777" w:rsidR="00D324B0" w:rsidRPr="0042724B" w:rsidRDefault="00D324B0" w:rsidP="0042724B">
      <w:pPr>
        <w:pStyle w:val="BL"/>
      </w:pPr>
      <w:r w:rsidRPr="0042724B">
        <w:rPr>
          <w:i/>
          <w:color w:val="27448B"/>
        </w:rPr>
        <w:t xml:space="preserve">What characteristics of this menu guide you to this decision? </w:t>
      </w:r>
    </w:p>
    <w:p w14:paraId="3402071A" w14:textId="77777777" w:rsidR="00D324B0" w:rsidRPr="0042724B" w:rsidRDefault="00D324B0" w:rsidP="0042724B">
      <w:pPr>
        <w:pStyle w:val="BL"/>
      </w:pPr>
      <w:r w:rsidRPr="0042724B">
        <w:rPr>
          <w:i/>
          <w:color w:val="27448B"/>
        </w:rPr>
        <w:t>What kind of customer would enjoy this restaurant?</w:t>
      </w:r>
    </w:p>
    <w:p w14:paraId="4CD73E12" w14:textId="77777777" w:rsidR="00D324B0" w:rsidRPr="00DE072E" w:rsidRDefault="00D324B0" w:rsidP="00DE072E">
      <w:pPr>
        <w:pStyle w:val="Instructions"/>
      </w:pPr>
      <w:r>
        <w:t>Ask each group to present their findings to the class. As they do so, start a list of identifying characteristics on the board for the restaurant represented by each menu.</w:t>
      </w:r>
    </w:p>
    <w:p w14:paraId="78751945" w14:textId="3E0AEAF6" w:rsidR="00D324B0" w:rsidRPr="0041139E" w:rsidRDefault="00D5618B" w:rsidP="00C12D06">
      <w:pPr>
        <w:pStyle w:val="ResourceNo"/>
        <w:rPr>
          <w:rStyle w:val="ResourceTitleChar"/>
        </w:rPr>
      </w:pPr>
      <w:r>
        <w:rPr>
          <w:noProof/>
        </w:rPr>
        <w:lastRenderedPageBreak/>
        <w:drawing>
          <wp:inline distT="0" distB="0" distL="0" distR="0" wp14:anchorId="59FF6951" wp14:editId="3F6C6FD4">
            <wp:extent cx="5705475" cy="7143750"/>
            <wp:effectExtent l="0" t="0" r="9525" b="0"/>
            <wp:docPr id="1" name="Picture 1" descr="hospitality menu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spitality menus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75903" w14:textId="052BE291" w:rsidR="00D324B0" w:rsidRPr="0041139E" w:rsidRDefault="00D5618B" w:rsidP="00C12D06">
      <w:pPr>
        <w:pStyle w:val="ResourceNo"/>
        <w:jc w:val="left"/>
        <w:rPr>
          <w:rStyle w:val="ResourceTitleChar"/>
        </w:rPr>
      </w:pPr>
      <w:r>
        <w:rPr>
          <w:noProof/>
        </w:rPr>
        <w:lastRenderedPageBreak/>
        <w:drawing>
          <wp:inline distT="0" distB="0" distL="0" distR="0" wp14:anchorId="36783BF7" wp14:editId="2869FD6C">
            <wp:extent cx="5934075" cy="7419975"/>
            <wp:effectExtent l="0" t="0" r="9525" b="9525"/>
            <wp:docPr id="2" name="Picture 2" descr="hospitality menu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spitality menus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EA621" w14:textId="5CA0B509" w:rsidR="00D324B0" w:rsidRPr="00FE3954" w:rsidRDefault="00D5618B" w:rsidP="00C12D06">
      <w:pPr>
        <w:pStyle w:val="ResourceNo"/>
        <w:rPr>
          <w:rStyle w:val="ResourceTitleChar"/>
        </w:rPr>
      </w:pPr>
      <w:r>
        <w:rPr>
          <w:noProof/>
        </w:rPr>
        <w:lastRenderedPageBreak/>
        <w:drawing>
          <wp:inline distT="0" distB="0" distL="0" distR="0" wp14:anchorId="3DA15004" wp14:editId="04200D09">
            <wp:extent cx="5934075" cy="7419975"/>
            <wp:effectExtent l="0" t="0" r="9525" b="9525"/>
            <wp:docPr id="3" name="Picture 3" descr="hospitality menu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ospitality menus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7F1E5" w14:textId="0624143F" w:rsidR="00D324B0" w:rsidRPr="0041139E" w:rsidRDefault="00D5618B" w:rsidP="00C12D06">
      <w:pPr>
        <w:pStyle w:val="ResourceNo"/>
        <w:rPr>
          <w:rStyle w:val="ResourceTitleChar"/>
        </w:rPr>
      </w:pPr>
      <w:r>
        <w:rPr>
          <w:noProof/>
        </w:rPr>
        <w:lastRenderedPageBreak/>
        <w:drawing>
          <wp:inline distT="0" distB="0" distL="0" distR="0" wp14:anchorId="708788C2" wp14:editId="50A5DD35">
            <wp:extent cx="6010275" cy="7591425"/>
            <wp:effectExtent l="19050" t="19050" r="28575" b="28575"/>
            <wp:docPr id="4" name="Picture 4" descr="hospitality menu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ospitality menus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75914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547909E" w14:textId="77777777" w:rsidR="00D324B0" w:rsidRDefault="00D324B0" w:rsidP="00C12D06">
      <w:pPr>
        <w:pStyle w:val="ResourceNo"/>
      </w:pPr>
      <w:r>
        <w:lastRenderedPageBreak/>
        <w:t>Teacher Resource 10.2</w:t>
      </w:r>
    </w:p>
    <w:p w14:paraId="0583E09B" w14:textId="77777777" w:rsidR="00D324B0" w:rsidRPr="00290D15" w:rsidRDefault="00D324B0" w:rsidP="00C12D06">
      <w:pPr>
        <w:pStyle w:val="ResourceTitle"/>
      </w:pPr>
      <w:r w:rsidRPr="00900366">
        <w:t xml:space="preserve">Assessment Criteria: </w:t>
      </w:r>
      <w:r>
        <w:t>Print Marketing Research</w:t>
      </w:r>
    </w:p>
    <w:p w14:paraId="2F4C60AB" w14:textId="77777777" w:rsidR="00D324B0" w:rsidRPr="005D4593" w:rsidRDefault="00D324B0" w:rsidP="00C12D06">
      <w:pPr>
        <w:pStyle w:val="Instructions"/>
        <w:spacing w:line="360" w:lineRule="atLeast"/>
      </w:pPr>
      <w:r>
        <w:t xml:space="preserve">Student </w:t>
      </w:r>
      <w:proofErr w:type="gramStart"/>
      <w:r>
        <w:t>Name</w:t>
      </w:r>
      <w:r w:rsidRPr="005D4593">
        <w:t>:_</w:t>
      </w:r>
      <w:proofErr w:type="gramEnd"/>
      <w:r w:rsidRPr="005D4593">
        <w:t>___________________________________________</w:t>
      </w:r>
      <w:r>
        <w:t>_</w:t>
      </w:r>
      <w:r w:rsidRPr="005D4593">
        <w:t>_________________</w:t>
      </w:r>
    </w:p>
    <w:p w14:paraId="2025491B" w14:textId="77777777" w:rsidR="00D324B0" w:rsidRPr="005D4593" w:rsidRDefault="00D324B0" w:rsidP="00C12D06">
      <w:pPr>
        <w:pStyle w:val="Instructions"/>
        <w:spacing w:line="360" w:lineRule="atLeast"/>
      </w:pPr>
      <w:proofErr w:type="gramStart"/>
      <w:r w:rsidRPr="005D4593">
        <w:t>Date:_</w:t>
      </w:r>
      <w:proofErr w:type="gramEnd"/>
      <w:r w:rsidRPr="005D4593">
        <w:t>_______________________________</w:t>
      </w:r>
      <w:r>
        <w:t>____________________________________</w:t>
      </w:r>
      <w:r w:rsidRPr="005D4593">
        <w:t>___</w:t>
      </w:r>
    </w:p>
    <w:p w14:paraId="51724123" w14:textId="77777777" w:rsidR="00D324B0" w:rsidRPr="005D4593" w:rsidRDefault="00D324B0" w:rsidP="00C12D06">
      <w:pPr>
        <w:pStyle w:val="Instructions"/>
      </w:pPr>
      <w:r w:rsidRPr="005D4593">
        <w:t>Using the following criteria, assess whether the student met each one.</w:t>
      </w:r>
    </w:p>
    <w:tbl>
      <w:tblPr>
        <w:tblW w:w="8533" w:type="dxa"/>
        <w:tblBorders>
          <w:top w:val="single" w:sz="4" w:space="0" w:color="auto"/>
        </w:tblBorders>
        <w:tblLook w:val="01E0" w:firstRow="1" w:lastRow="1" w:firstColumn="1" w:lastColumn="1" w:noHBand="0" w:noVBand="0"/>
      </w:tblPr>
      <w:tblGrid>
        <w:gridCol w:w="5388"/>
        <w:gridCol w:w="240"/>
        <w:gridCol w:w="960"/>
        <w:gridCol w:w="1015"/>
        <w:gridCol w:w="930"/>
      </w:tblGrid>
      <w:tr w:rsidR="00D324B0" w:rsidRPr="001D7D26" w14:paraId="488950AB" w14:textId="77777777">
        <w:tc>
          <w:tcPr>
            <w:tcW w:w="5388" w:type="dxa"/>
            <w:tcBorders>
              <w:top w:val="single" w:sz="4" w:space="0" w:color="auto"/>
            </w:tcBorders>
          </w:tcPr>
          <w:p w14:paraId="2739BBA0" w14:textId="77777777" w:rsidR="00D324B0" w:rsidRPr="00C43132" w:rsidRDefault="00D324B0" w:rsidP="00C12D06">
            <w:pPr>
              <w:pStyle w:val="BodyText"/>
            </w:pPr>
          </w:p>
        </w:tc>
        <w:tc>
          <w:tcPr>
            <w:tcW w:w="240" w:type="dxa"/>
            <w:tcBorders>
              <w:top w:val="single" w:sz="4" w:space="0" w:color="auto"/>
            </w:tcBorders>
          </w:tcPr>
          <w:p w14:paraId="6CDFAFC8" w14:textId="77777777" w:rsidR="00D324B0" w:rsidRPr="00C43132" w:rsidRDefault="00D324B0" w:rsidP="00C12D06">
            <w:pPr>
              <w:pStyle w:val="BodyText"/>
            </w:pPr>
          </w:p>
        </w:tc>
        <w:tc>
          <w:tcPr>
            <w:tcW w:w="960" w:type="dxa"/>
            <w:tcBorders>
              <w:top w:val="single" w:sz="4" w:space="0" w:color="auto"/>
            </w:tcBorders>
          </w:tcPr>
          <w:p w14:paraId="5C677082" w14:textId="77777777" w:rsidR="00D324B0" w:rsidRPr="00C43132" w:rsidRDefault="00D324B0" w:rsidP="00C12D06">
            <w:pPr>
              <w:pStyle w:val="CrieriaTablelist"/>
            </w:pPr>
            <w:r w:rsidRPr="00C43132">
              <w:t>Met</w:t>
            </w:r>
          </w:p>
        </w:tc>
        <w:tc>
          <w:tcPr>
            <w:tcW w:w="1015" w:type="dxa"/>
            <w:tcBorders>
              <w:top w:val="single" w:sz="4" w:space="0" w:color="auto"/>
            </w:tcBorders>
          </w:tcPr>
          <w:p w14:paraId="075417F4" w14:textId="77777777" w:rsidR="00D324B0" w:rsidRPr="00C43132" w:rsidRDefault="00D324B0" w:rsidP="00C12D06">
            <w:pPr>
              <w:pStyle w:val="CrieriaTablelist"/>
            </w:pPr>
            <w:r w:rsidRPr="00C43132">
              <w:t>Partially Met</w:t>
            </w:r>
          </w:p>
        </w:tc>
        <w:tc>
          <w:tcPr>
            <w:tcW w:w="930" w:type="dxa"/>
            <w:tcBorders>
              <w:top w:val="single" w:sz="4" w:space="0" w:color="auto"/>
            </w:tcBorders>
          </w:tcPr>
          <w:p w14:paraId="40278E42" w14:textId="77777777" w:rsidR="00D324B0" w:rsidRPr="00C43132" w:rsidRDefault="00D324B0" w:rsidP="00C12D06">
            <w:pPr>
              <w:pStyle w:val="CrieriaTablelist"/>
            </w:pPr>
            <w:r w:rsidRPr="00C43132">
              <w:t>Didn’t Meet</w:t>
            </w:r>
          </w:p>
        </w:tc>
      </w:tr>
      <w:tr w:rsidR="00D324B0" w:rsidRPr="001D7D26" w14:paraId="3B83812B" w14:textId="77777777">
        <w:tc>
          <w:tcPr>
            <w:tcW w:w="5388" w:type="dxa"/>
          </w:tcPr>
          <w:p w14:paraId="56E89007" w14:textId="77777777" w:rsidR="00D324B0" w:rsidRPr="00C43132" w:rsidRDefault="00D324B0" w:rsidP="00AB795E">
            <w:pPr>
              <w:pStyle w:val="CrieriaTablelist"/>
              <w:rPr>
                <w:highlight w:val="yellow"/>
              </w:rPr>
            </w:pPr>
            <w:r w:rsidRPr="00C43132">
              <w:t xml:space="preserve">The </w:t>
            </w:r>
            <w:r>
              <w:t>assignment analyzes one or more examples of print marketing materials that are appropriate for the project attraction.</w:t>
            </w:r>
          </w:p>
        </w:tc>
        <w:tc>
          <w:tcPr>
            <w:tcW w:w="240" w:type="dxa"/>
          </w:tcPr>
          <w:p w14:paraId="32EA4991" w14:textId="77777777" w:rsidR="00D324B0" w:rsidRPr="00C43132" w:rsidRDefault="00D324B0" w:rsidP="00C12D06">
            <w:pPr>
              <w:pStyle w:val="BodyText"/>
              <w:spacing w:before="100"/>
            </w:pPr>
          </w:p>
        </w:tc>
        <w:tc>
          <w:tcPr>
            <w:tcW w:w="960" w:type="dxa"/>
          </w:tcPr>
          <w:p w14:paraId="6114FE2A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1015" w:type="dxa"/>
          </w:tcPr>
          <w:p w14:paraId="7D677DD3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930" w:type="dxa"/>
          </w:tcPr>
          <w:p w14:paraId="06530F6D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</w:tr>
      <w:tr w:rsidR="00D324B0" w:rsidRPr="001D7D26" w14:paraId="1BDBA09B" w14:textId="77777777">
        <w:tc>
          <w:tcPr>
            <w:tcW w:w="5388" w:type="dxa"/>
          </w:tcPr>
          <w:p w14:paraId="3EFF2DC8" w14:textId="77777777" w:rsidR="00D324B0" w:rsidRPr="00C43132" w:rsidRDefault="00D324B0" w:rsidP="00AB795E">
            <w:pPr>
              <w:pStyle w:val="CrieriaTablelist"/>
              <w:rPr>
                <w:highlight w:val="yellow"/>
              </w:rPr>
            </w:pPr>
            <w:r w:rsidRPr="00C43132">
              <w:t xml:space="preserve">The </w:t>
            </w:r>
            <w:r>
              <w:t>assignment includes a detailed analysis about the words and visuals used in the print marketing materials.</w:t>
            </w:r>
          </w:p>
        </w:tc>
        <w:tc>
          <w:tcPr>
            <w:tcW w:w="240" w:type="dxa"/>
          </w:tcPr>
          <w:p w14:paraId="5E8C1F5B" w14:textId="77777777" w:rsidR="00D324B0" w:rsidRPr="00C43132" w:rsidRDefault="00D324B0" w:rsidP="00C12D06">
            <w:pPr>
              <w:pStyle w:val="BodyText"/>
              <w:spacing w:before="100"/>
            </w:pPr>
          </w:p>
        </w:tc>
        <w:tc>
          <w:tcPr>
            <w:tcW w:w="960" w:type="dxa"/>
          </w:tcPr>
          <w:p w14:paraId="409BCDC2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1015" w:type="dxa"/>
          </w:tcPr>
          <w:p w14:paraId="3431744D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930" w:type="dxa"/>
          </w:tcPr>
          <w:p w14:paraId="68478C3B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</w:tr>
      <w:tr w:rsidR="00D324B0" w:rsidRPr="001D7D26" w14:paraId="7F573BCC" w14:textId="77777777">
        <w:trPr>
          <w:trHeight w:val="330"/>
        </w:trPr>
        <w:tc>
          <w:tcPr>
            <w:tcW w:w="5388" w:type="dxa"/>
          </w:tcPr>
          <w:p w14:paraId="53AD26BC" w14:textId="77777777" w:rsidR="00D324B0" w:rsidRPr="00C43132" w:rsidRDefault="00D324B0" w:rsidP="00AB795E">
            <w:pPr>
              <w:pStyle w:val="CrieriaTablelist"/>
              <w:rPr>
                <w:highlight w:val="yellow"/>
              </w:rPr>
            </w:pPr>
            <w:r w:rsidRPr="00C43132">
              <w:t xml:space="preserve">The </w:t>
            </w:r>
            <w:r>
              <w:t>assignment includes a logical and well-supported recommendation about print marketing for the project attraction.</w:t>
            </w:r>
          </w:p>
        </w:tc>
        <w:tc>
          <w:tcPr>
            <w:tcW w:w="240" w:type="dxa"/>
          </w:tcPr>
          <w:p w14:paraId="34B3DEA0" w14:textId="77777777" w:rsidR="00D324B0" w:rsidRPr="00C43132" w:rsidRDefault="00D324B0" w:rsidP="00C12D06">
            <w:pPr>
              <w:pStyle w:val="BodyText"/>
              <w:spacing w:before="100"/>
            </w:pPr>
          </w:p>
        </w:tc>
        <w:tc>
          <w:tcPr>
            <w:tcW w:w="960" w:type="dxa"/>
          </w:tcPr>
          <w:p w14:paraId="73708247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1015" w:type="dxa"/>
          </w:tcPr>
          <w:p w14:paraId="3E42DC0C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930" w:type="dxa"/>
          </w:tcPr>
          <w:p w14:paraId="260094BF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</w:tr>
      <w:tr w:rsidR="00D324B0" w:rsidRPr="001D7D26" w14:paraId="68529736" w14:textId="77777777">
        <w:tc>
          <w:tcPr>
            <w:tcW w:w="5388" w:type="dxa"/>
          </w:tcPr>
          <w:p w14:paraId="509E0E33" w14:textId="77777777" w:rsidR="00D324B0" w:rsidRPr="00C43132" w:rsidRDefault="00D324B0" w:rsidP="00AB795E">
            <w:pPr>
              <w:pStyle w:val="CrieriaTablelist"/>
              <w:rPr>
                <w:highlight w:val="yellow"/>
              </w:rPr>
            </w:pPr>
            <w:r w:rsidRPr="00C43132">
              <w:t xml:space="preserve">The </w:t>
            </w:r>
            <w:r>
              <w:t>assignment</w:t>
            </w:r>
            <w:r w:rsidRPr="00C43132">
              <w:t xml:space="preserve"> is neat and uses correct spelling and grammar.</w:t>
            </w:r>
          </w:p>
        </w:tc>
        <w:tc>
          <w:tcPr>
            <w:tcW w:w="240" w:type="dxa"/>
          </w:tcPr>
          <w:p w14:paraId="5A939590" w14:textId="77777777" w:rsidR="00D324B0" w:rsidRPr="00C43132" w:rsidRDefault="00D324B0" w:rsidP="00C12D06">
            <w:pPr>
              <w:pStyle w:val="BodyText"/>
              <w:spacing w:before="100"/>
            </w:pPr>
          </w:p>
        </w:tc>
        <w:tc>
          <w:tcPr>
            <w:tcW w:w="960" w:type="dxa"/>
          </w:tcPr>
          <w:p w14:paraId="6ADDA9C0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1015" w:type="dxa"/>
          </w:tcPr>
          <w:p w14:paraId="54C60EEE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  <w:tc>
          <w:tcPr>
            <w:tcW w:w="930" w:type="dxa"/>
          </w:tcPr>
          <w:p w14:paraId="4D3794C1" w14:textId="77777777" w:rsidR="00D324B0" w:rsidRPr="00C43132" w:rsidRDefault="00D324B0" w:rsidP="00C12D06">
            <w:pPr>
              <w:pStyle w:val="Checkboxplacement"/>
            </w:pPr>
            <w:r w:rsidRPr="00C43132">
              <w:t>□</w:t>
            </w:r>
          </w:p>
        </w:tc>
      </w:tr>
    </w:tbl>
    <w:p w14:paraId="437FF06C" w14:textId="77777777" w:rsidR="00D324B0" w:rsidRPr="001E0703" w:rsidRDefault="00D324B0" w:rsidP="00C12D06">
      <w:pPr>
        <w:pStyle w:val="BodyText"/>
      </w:pPr>
    </w:p>
    <w:p w14:paraId="5085AAEB" w14:textId="77777777" w:rsidR="00F23B34" w:rsidRPr="005D4593" w:rsidRDefault="00F23B34" w:rsidP="00F23B34">
      <w:pPr>
        <w:pStyle w:val="Instructions"/>
      </w:pPr>
      <w:r w:rsidRPr="005D4593">
        <w:t>Additional Comments:</w:t>
      </w:r>
    </w:p>
    <w:p w14:paraId="32FADA08" w14:textId="77777777" w:rsidR="00F23B34" w:rsidRPr="005D4593" w:rsidRDefault="00F23B34" w:rsidP="00F23B34">
      <w:pPr>
        <w:pStyle w:val="Instructions"/>
      </w:pPr>
      <w:r w:rsidRPr="005D4593">
        <w:t>_____________________________________________________________________________</w:t>
      </w:r>
    </w:p>
    <w:p w14:paraId="5C8B2485" w14:textId="77777777" w:rsidR="00F23B34" w:rsidRPr="005D4593" w:rsidRDefault="00F23B34" w:rsidP="00F23B34">
      <w:pPr>
        <w:pStyle w:val="Instructions"/>
      </w:pPr>
      <w:r w:rsidRPr="005D4593">
        <w:t>_____________________________________________________________________________</w:t>
      </w:r>
    </w:p>
    <w:p w14:paraId="6104E452" w14:textId="77777777" w:rsidR="00F23B34" w:rsidRPr="005D4593" w:rsidRDefault="00F23B34" w:rsidP="00F23B34">
      <w:pPr>
        <w:pStyle w:val="Instructions"/>
      </w:pPr>
      <w:r w:rsidRPr="005D4593">
        <w:t>_____________________________________________________________________________</w:t>
      </w:r>
    </w:p>
    <w:p w14:paraId="13B80E1C" w14:textId="77777777" w:rsidR="00F23B34" w:rsidRPr="005D4593" w:rsidRDefault="00F23B34" w:rsidP="00F23B34">
      <w:pPr>
        <w:pStyle w:val="Instructions"/>
      </w:pPr>
      <w:r w:rsidRPr="005D4593">
        <w:t>_____________________________________________________________________________</w:t>
      </w:r>
    </w:p>
    <w:p w14:paraId="551E59CF" w14:textId="77777777" w:rsidR="00D324B0" w:rsidRDefault="00D324B0" w:rsidP="00C12D06">
      <w:pPr>
        <w:pStyle w:val="ResourceNo"/>
      </w:pPr>
      <w:r>
        <w:lastRenderedPageBreak/>
        <w:t xml:space="preserve"> Teacher Resource 10.3</w:t>
      </w:r>
    </w:p>
    <w:p w14:paraId="08684919" w14:textId="77777777" w:rsidR="00D324B0" w:rsidRDefault="00D324B0" w:rsidP="00E97511">
      <w:pPr>
        <w:pStyle w:val="ResourceTitle"/>
      </w:pPr>
      <w:r w:rsidRPr="005D4593">
        <w:t xml:space="preserve">Key Vocabulary: </w:t>
      </w:r>
      <w:r>
        <w:t>Print Marketing</w:t>
      </w:r>
    </w:p>
    <w:tbl>
      <w:tblPr>
        <w:tblW w:w="4851" w:type="pct"/>
        <w:tblInd w:w="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72" w:type="dxa"/>
          <w:left w:w="72" w:type="dxa"/>
          <w:bottom w:w="72" w:type="dxa"/>
          <w:right w:w="72" w:type="dxa"/>
        </w:tblCellMar>
        <w:tblLook w:val="01E0" w:firstRow="1" w:lastRow="1" w:firstColumn="1" w:lastColumn="1" w:noHBand="0" w:noVBand="0"/>
      </w:tblPr>
      <w:tblGrid>
        <w:gridCol w:w="2659"/>
        <w:gridCol w:w="6562"/>
      </w:tblGrid>
      <w:tr w:rsidR="00D324B0" w:rsidRPr="005D4593" w14:paraId="63E018C5" w14:textId="77777777">
        <w:trPr>
          <w:tblHeader/>
        </w:trPr>
        <w:tc>
          <w:tcPr>
            <w:tcW w:w="1442" w:type="pct"/>
            <w:shd w:val="clear" w:color="auto" w:fill="336699"/>
            <w:vAlign w:val="center"/>
          </w:tcPr>
          <w:p w14:paraId="23C8F0F7" w14:textId="77777777" w:rsidR="00D324B0" w:rsidRPr="00C43132" w:rsidRDefault="00D324B0" w:rsidP="00C12D06">
            <w:pPr>
              <w:pStyle w:val="RubricTableheadings"/>
            </w:pPr>
            <w:r w:rsidRPr="00C43132">
              <w:t>Term</w:t>
            </w:r>
          </w:p>
        </w:tc>
        <w:tc>
          <w:tcPr>
            <w:tcW w:w="3558" w:type="pct"/>
            <w:shd w:val="clear" w:color="auto" w:fill="336699"/>
            <w:vAlign w:val="center"/>
          </w:tcPr>
          <w:p w14:paraId="6ED10600" w14:textId="77777777" w:rsidR="00D324B0" w:rsidRPr="00C43132" w:rsidRDefault="00D324B0" w:rsidP="00C12D06">
            <w:pPr>
              <w:pStyle w:val="RubricTableheadings"/>
            </w:pPr>
            <w:r w:rsidRPr="00C43132">
              <w:t>Definition</w:t>
            </w:r>
          </w:p>
        </w:tc>
      </w:tr>
      <w:tr w:rsidR="00D324B0" w:rsidRPr="005D4593" w14:paraId="31879284" w14:textId="77777777">
        <w:tc>
          <w:tcPr>
            <w:tcW w:w="1442" w:type="pct"/>
          </w:tcPr>
          <w:p w14:paraId="272337A0" w14:textId="77777777" w:rsidR="00D324B0" w:rsidRPr="00C43132" w:rsidRDefault="00D324B0" w:rsidP="00C12D06">
            <w:pPr>
              <w:pStyle w:val="TableText"/>
            </w:pPr>
            <w:r w:rsidRPr="00C43132">
              <w:t>advertising</w:t>
            </w:r>
          </w:p>
        </w:tc>
        <w:tc>
          <w:tcPr>
            <w:tcW w:w="3558" w:type="pct"/>
          </w:tcPr>
          <w:p w14:paraId="0D19CAD9" w14:textId="77777777" w:rsidR="00D324B0" w:rsidRPr="00C43132" w:rsidRDefault="00D324B0" w:rsidP="00E945F4">
            <w:pPr>
              <w:pStyle w:val="TableText"/>
            </w:pPr>
            <w:r w:rsidRPr="00C43132">
              <w:t>Any</w:t>
            </w:r>
            <w:r>
              <w:t xml:space="preserve"> paid-for</w:t>
            </w:r>
            <w:r w:rsidRPr="00C43132">
              <w:t xml:space="preserve"> promotional material designed to reach a mass audience; billboards, commercials, </w:t>
            </w:r>
            <w:r>
              <w:t>and so forth</w:t>
            </w:r>
            <w:r w:rsidRPr="00C43132">
              <w:t>.</w:t>
            </w:r>
          </w:p>
        </w:tc>
      </w:tr>
      <w:tr w:rsidR="00D324B0" w:rsidRPr="005D4593" w14:paraId="4A7D620E" w14:textId="77777777">
        <w:tc>
          <w:tcPr>
            <w:tcW w:w="1442" w:type="pct"/>
          </w:tcPr>
          <w:p w14:paraId="390CA7D2" w14:textId="77777777" w:rsidR="00D324B0" w:rsidRPr="00C43132" w:rsidRDefault="00D324B0" w:rsidP="00C12D06">
            <w:pPr>
              <w:pStyle w:val="TableText"/>
            </w:pPr>
            <w:r w:rsidRPr="00C43132">
              <w:t>advertising copy</w:t>
            </w:r>
          </w:p>
        </w:tc>
        <w:tc>
          <w:tcPr>
            <w:tcW w:w="3558" w:type="pct"/>
          </w:tcPr>
          <w:p w14:paraId="358F0346" w14:textId="77777777" w:rsidR="00D324B0" w:rsidRPr="00C43132" w:rsidRDefault="00D324B0" w:rsidP="00C12D06">
            <w:pPr>
              <w:pStyle w:val="TableText"/>
            </w:pPr>
            <w:r w:rsidRPr="00C43132">
              <w:t>The use of words to promote a person, a business, an opinion, or an idea.</w:t>
            </w:r>
          </w:p>
        </w:tc>
      </w:tr>
      <w:tr w:rsidR="00D324B0" w:rsidRPr="005D4593" w14:paraId="4E0E39E5" w14:textId="77777777">
        <w:tc>
          <w:tcPr>
            <w:tcW w:w="1442" w:type="pct"/>
          </w:tcPr>
          <w:p w14:paraId="472793D1" w14:textId="77777777" w:rsidR="00D324B0" w:rsidRPr="00C43132" w:rsidRDefault="00D324B0" w:rsidP="00C12D06">
            <w:pPr>
              <w:pStyle w:val="TableText"/>
            </w:pPr>
            <w:r w:rsidRPr="00C43132">
              <w:t>direct mail</w:t>
            </w:r>
          </w:p>
        </w:tc>
        <w:tc>
          <w:tcPr>
            <w:tcW w:w="3558" w:type="pct"/>
          </w:tcPr>
          <w:p w14:paraId="545EA5DF" w14:textId="77777777" w:rsidR="00D324B0" w:rsidRPr="00C43132" w:rsidRDefault="00D324B0" w:rsidP="00C12D06">
            <w:pPr>
              <w:pStyle w:val="TableText"/>
            </w:pPr>
            <w:r w:rsidRPr="00C43132">
              <w:t>Advertising that uses person-to-person communication through the mail rather than mass media.</w:t>
            </w:r>
          </w:p>
        </w:tc>
      </w:tr>
      <w:tr w:rsidR="00D324B0" w:rsidRPr="005D4593" w14:paraId="434D83CF" w14:textId="77777777">
        <w:tc>
          <w:tcPr>
            <w:tcW w:w="1442" w:type="pct"/>
          </w:tcPr>
          <w:p w14:paraId="12CFF6E3" w14:textId="77777777" w:rsidR="00D324B0" w:rsidRPr="00C43132" w:rsidRDefault="00D324B0" w:rsidP="00C12D06">
            <w:pPr>
              <w:pStyle w:val="TableText"/>
            </w:pPr>
            <w:r w:rsidRPr="00C43132">
              <w:t>marketing channels</w:t>
            </w:r>
          </w:p>
        </w:tc>
        <w:tc>
          <w:tcPr>
            <w:tcW w:w="3558" w:type="pct"/>
          </w:tcPr>
          <w:p w14:paraId="4F3F1D22" w14:textId="77777777" w:rsidR="00D324B0" w:rsidRPr="00C43132" w:rsidRDefault="00D324B0" w:rsidP="00C12D06">
            <w:pPr>
              <w:pStyle w:val="TableText"/>
            </w:pPr>
            <w:r w:rsidRPr="00C43132">
              <w:t>Any person or product that a company uses to conduct its marketing efforts, including print material, a sales force, media advertising, sales promotions and point-of-sale materials, public relations, event sponsorship, direct marketing, and Internet marketing.</w:t>
            </w:r>
          </w:p>
        </w:tc>
      </w:tr>
      <w:tr w:rsidR="00D324B0" w:rsidRPr="005D4593" w14:paraId="7F99F2DF" w14:textId="77777777">
        <w:tc>
          <w:tcPr>
            <w:tcW w:w="1442" w:type="pct"/>
          </w:tcPr>
          <w:p w14:paraId="0FC6699A" w14:textId="77777777" w:rsidR="00D324B0" w:rsidRPr="00C43132" w:rsidRDefault="00D324B0" w:rsidP="00C12D06">
            <w:pPr>
              <w:pStyle w:val="TableText"/>
            </w:pPr>
            <w:r w:rsidRPr="00C43132">
              <w:t>menu insert</w:t>
            </w:r>
          </w:p>
        </w:tc>
        <w:tc>
          <w:tcPr>
            <w:tcW w:w="3558" w:type="pct"/>
          </w:tcPr>
          <w:p w14:paraId="49CE04C6" w14:textId="77777777" w:rsidR="00D324B0" w:rsidRPr="00C43132" w:rsidRDefault="00D324B0" w:rsidP="00C12D06">
            <w:pPr>
              <w:pStyle w:val="TableText"/>
            </w:pPr>
            <w:r w:rsidRPr="00C43132">
              <w:t xml:space="preserve">Separate element inserted into the menu or provided in addition to the menu, which offers information on limited-time promotions, sales, or specials. A menu insert can also be on a “table tent,” listed on a blackboard, or explained to the customers by </w:t>
            </w:r>
            <w:proofErr w:type="spellStart"/>
            <w:r w:rsidRPr="00C43132">
              <w:t>waitstaff</w:t>
            </w:r>
            <w:proofErr w:type="spellEnd"/>
            <w:r w:rsidRPr="00C43132">
              <w:t>.</w:t>
            </w:r>
          </w:p>
        </w:tc>
      </w:tr>
      <w:tr w:rsidR="00D324B0" w:rsidRPr="005D4593" w14:paraId="0948F18A" w14:textId="77777777">
        <w:tc>
          <w:tcPr>
            <w:tcW w:w="1442" w:type="pct"/>
          </w:tcPr>
          <w:p w14:paraId="50075823" w14:textId="77777777" w:rsidR="00D324B0" w:rsidRPr="00C43132" w:rsidRDefault="00D324B0" w:rsidP="00C12D06">
            <w:pPr>
              <w:pStyle w:val="TableText"/>
            </w:pPr>
            <w:r w:rsidRPr="00C43132">
              <w:t>newspaper insert</w:t>
            </w:r>
          </w:p>
        </w:tc>
        <w:tc>
          <w:tcPr>
            <w:tcW w:w="3558" w:type="pct"/>
          </w:tcPr>
          <w:p w14:paraId="44CD0BC2" w14:textId="77777777" w:rsidR="00D324B0" w:rsidRPr="00C43132" w:rsidRDefault="00D324B0" w:rsidP="00C12D06">
            <w:pPr>
              <w:pStyle w:val="TableText"/>
            </w:pPr>
            <w:r w:rsidRPr="00C43132">
              <w:t xml:space="preserve">Separate element inserted into the newspaper, frequently printed in color, to advertise a business or </w:t>
            </w:r>
            <w:r>
              <w:t xml:space="preserve">a </w:t>
            </w:r>
            <w:r w:rsidRPr="00C43132">
              <w:t>promotion.</w:t>
            </w:r>
          </w:p>
        </w:tc>
      </w:tr>
      <w:tr w:rsidR="00D324B0" w:rsidRPr="005D4593" w14:paraId="4DF21D03" w14:textId="77777777">
        <w:tc>
          <w:tcPr>
            <w:tcW w:w="1442" w:type="pct"/>
          </w:tcPr>
          <w:p w14:paraId="4E66E95D" w14:textId="77777777" w:rsidR="00D324B0" w:rsidRPr="00C43132" w:rsidRDefault="00D324B0" w:rsidP="00C12D06">
            <w:pPr>
              <w:pStyle w:val="TableText"/>
            </w:pPr>
            <w:r w:rsidRPr="00C43132">
              <w:t>print materials</w:t>
            </w:r>
          </w:p>
        </w:tc>
        <w:tc>
          <w:tcPr>
            <w:tcW w:w="3558" w:type="pct"/>
          </w:tcPr>
          <w:p w14:paraId="5D137165" w14:textId="72911012" w:rsidR="00D324B0" w:rsidRPr="00C43132" w:rsidRDefault="00D324B0" w:rsidP="00C33943">
            <w:pPr>
              <w:pStyle w:val="TableText"/>
            </w:pPr>
            <w:r w:rsidRPr="00C43132">
              <w:t xml:space="preserve">Handheld-size promotional materials created on paper; these may include business cards, menus, flyers, table cards, </w:t>
            </w:r>
            <w:r w:rsidR="00C33943">
              <w:t xml:space="preserve">and </w:t>
            </w:r>
            <w:r w:rsidRPr="00C43132">
              <w:t>brochures.</w:t>
            </w:r>
          </w:p>
        </w:tc>
      </w:tr>
      <w:tr w:rsidR="00D324B0" w:rsidRPr="005D4593" w14:paraId="07F31FFB" w14:textId="77777777">
        <w:tc>
          <w:tcPr>
            <w:tcW w:w="1442" w:type="pct"/>
          </w:tcPr>
          <w:p w14:paraId="5C4FD674" w14:textId="77777777" w:rsidR="00D324B0" w:rsidRPr="00C43132" w:rsidRDefault="00D324B0" w:rsidP="00C12D06">
            <w:pPr>
              <w:pStyle w:val="TableText"/>
            </w:pPr>
            <w:r w:rsidRPr="00C43132">
              <w:t>promotion</w:t>
            </w:r>
          </w:p>
        </w:tc>
        <w:tc>
          <w:tcPr>
            <w:tcW w:w="3558" w:type="pct"/>
          </w:tcPr>
          <w:p w14:paraId="7DE2FC39" w14:textId="77777777" w:rsidR="00D324B0" w:rsidRPr="00C43132" w:rsidRDefault="00D324B0" w:rsidP="00C12D06">
            <w:pPr>
              <w:pStyle w:val="TableText"/>
            </w:pPr>
            <w:r>
              <w:t>How information about the product is disseminated to the general public; includes advertising and public relations.</w:t>
            </w:r>
          </w:p>
        </w:tc>
      </w:tr>
      <w:tr w:rsidR="00D324B0" w:rsidRPr="005D4593" w14:paraId="44EF9EB0" w14:textId="77777777">
        <w:tc>
          <w:tcPr>
            <w:tcW w:w="1442" w:type="pct"/>
          </w:tcPr>
          <w:p w14:paraId="151E8AAC" w14:textId="77777777" w:rsidR="00D324B0" w:rsidRPr="00C43132" w:rsidRDefault="00D324B0" w:rsidP="00C12D06">
            <w:pPr>
              <w:pStyle w:val="TableText"/>
            </w:pPr>
            <w:r w:rsidRPr="00C43132">
              <w:t>signature item</w:t>
            </w:r>
          </w:p>
        </w:tc>
        <w:tc>
          <w:tcPr>
            <w:tcW w:w="3558" w:type="pct"/>
          </w:tcPr>
          <w:p w14:paraId="4FBA9B96" w14:textId="77777777" w:rsidR="00D324B0" w:rsidRPr="00C43132" w:rsidRDefault="00D324B0" w:rsidP="00C12D06">
            <w:pPr>
              <w:pStyle w:val="TableText"/>
            </w:pPr>
            <w:r w:rsidRPr="00C43132">
              <w:t>A menu item for which a restaurant is recognized.</w:t>
            </w:r>
          </w:p>
        </w:tc>
      </w:tr>
    </w:tbl>
    <w:p w14:paraId="37A78D92" w14:textId="77777777" w:rsidR="00D324B0" w:rsidRDefault="00D324B0" w:rsidP="00C12D06">
      <w:pPr>
        <w:pStyle w:val="Instructions"/>
      </w:pPr>
    </w:p>
    <w:p w14:paraId="31EEE664" w14:textId="77777777" w:rsidR="00D324B0" w:rsidRPr="005D4593" w:rsidRDefault="00D324B0" w:rsidP="00C12D06">
      <w:pPr>
        <w:pStyle w:val="ResourceNo"/>
      </w:pPr>
      <w:r>
        <w:lastRenderedPageBreak/>
        <w:t>Teacher Resource 10.4</w:t>
      </w:r>
    </w:p>
    <w:p w14:paraId="350967B1" w14:textId="77777777" w:rsidR="00D324B0" w:rsidRDefault="00D324B0" w:rsidP="00C12D06">
      <w:pPr>
        <w:pStyle w:val="ResourceTitle"/>
      </w:pPr>
      <w:r w:rsidRPr="005D4593">
        <w:t xml:space="preserve">Bibliography: </w:t>
      </w:r>
      <w:r>
        <w:t>Print Marketing</w:t>
      </w:r>
    </w:p>
    <w:p w14:paraId="44DBB137" w14:textId="42226718" w:rsidR="00D324B0" w:rsidRPr="009607C9" w:rsidRDefault="00D324B0" w:rsidP="00C12D06">
      <w:pPr>
        <w:pStyle w:val="BodyText"/>
      </w:pPr>
      <w:r>
        <w:t xml:space="preserve">The following sources were used in the preparation of this lesson and may be useful for your reference or as classroom resources. </w:t>
      </w:r>
    </w:p>
    <w:p w14:paraId="3B2A627F" w14:textId="77777777" w:rsidR="00D324B0" w:rsidRPr="005D4593" w:rsidRDefault="00D324B0" w:rsidP="00C12D06">
      <w:pPr>
        <w:pStyle w:val="H1"/>
      </w:pPr>
      <w:r w:rsidRPr="005D4593">
        <w:t>Print</w:t>
      </w:r>
    </w:p>
    <w:p w14:paraId="641181F8" w14:textId="77777777" w:rsidR="00D324B0" w:rsidRPr="003D56E4" w:rsidRDefault="00D324B0" w:rsidP="00C12D06">
      <w:pPr>
        <w:pStyle w:val="BodyText"/>
      </w:pPr>
      <w:r w:rsidRPr="00BC27C6">
        <w:t>Bowie, David</w:t>
      </w:r>
      <w:r>
        <w:t>,</w:t>
      </w:r>
      <w:r w:rsidRPr="00BC27C6">
        <w:t xml:space="preserve"> and Francis </w:t>
      </w:r>
      <w:proofErr w:type="spellStart"/>
      <w:r w:rsidRPr="00BC27C6">
        <w:t>Buttle</w:t>
      </w:r>
      <w:proofErr w:type="spellEnd"/>
      <w:r w:rsidRPr="00BC27C6">
        <w:t xml:space="preserve">. </w:t>
      </w:r>
      <w:r w:rsidRPr="00BC27C6">
        <w:rPr>
          <w:i/>
          <w:iCs/>
        </w:rPr>
        <w:t>Hospitality Marketing: An Introduction</w:t>
      </w:r>
      <w:r w:rsidRPr="00BC27C6">
        <w:t xml:space="preserve">. </w:t>
      </w:r>
      <w:r>
        <w:t>Burlington, MA: Butterworth-Heinemann, 2004.</w:t>
      </w:r>
    </w:p>
    <w:p w14:paraId="0EB3ED26" w14:textId="77777777" w:rsidR="00D324B0" w:rsidRDefault="00D324B0" w:rsidP="00C12D06">
      <w:pPr>
        <w:pStyle w:val="BodyText"/>
      </w:pPr>
      <w:r w:rsidRPr="00C46292">
        <w:t>Hsu, Cathy H.C.</w:t>
      </w:r>
      <w:r>
        <w:t>,</w:t>
      </w:r>
      <w:r w:rsidRPr="00C46292">
        <w:t xml:space="preserve"> and Tom Powers. </w:t>
      </w:r>
      <w:r w:rsidRPr="00C46292">
        <w:rPr>
          <w:i/>
          <w:iCs/>
        </w:rPr>
        <w:t>Marketing Hospitality</w:t>
      </w:r>
      <w:r>
        <w:t>,</w:t>
      </w:r>
      <w:r w:rsidRPr="003D56E4">
        <w:rPr>
          <w:i/>
          <w:iCs/>
        </w:rPr>
        <w:t xml:space="preserve"> </w:t>
      </w:r>
      <w:r w:rsidRPr="009A717A">
        <w:t xml:space="preserve">3rd </w:t>
      </w:r>
      <w:r>
        <w:t>ed</w:t>
      </w:r>
      <w:r w:rsidRPr="00CB7CAF">
        <w:t>.</w:t>
      </w:r>
      <w:r>
        <w:t xml:space="preserve"> New York: Wiley, 2002.</w:t>
      </w:r>
    </w:p>
    <w:p w14:paraId="279D8D6B" w14:textId="77777777" w:rsidR="00D324B0" w:rsidRDefault="00D324B0" w:rsidP="00C12D06">
      <w:pPr>
        <w:pStyle w:val="BodyText"/>
      </w:pPr>
      <w:r w:rsidRPr="00C46292">
        <w:t>Reid, Robert D.</w:t>
      </w:r>
      <w:r>
        <w:t>,</w:t>
      </w:r>
      <w:r w:rsidRPr="00C46292">
        <w:t xml:space="preserve"> and David C. </w:t>
      </w:r>
      <w:proofErr w:type="spellStart"/>
      <w:r w:rsidRPr="00C46292">
        <w:t>Bojanic</w:t>
      </w:r>
      <w:proofErr w:type="spellEnd"/>
      <w:r>
        <w:t xml:space="preserve">. </w:t>
      </w:r>
      <w:r w:rsidRPr="00C46292">
        <w:rPr>
          <w:i/>
          <w:iCs/>
        </w:rPr>
        <w:t>Hospitality Marketing Management</w:t>
      </w:r>
      <w:r>
        <w:rPr>
          <w:i/>
          <w:iCs/>
        </w:rPr>
        <w:t>,</w:t>
      </w:r>
      <w:r w:rsidRPr="003D56E4">
        <w:rPr>
          <w:i/>
          <w:iCs/>
        </w:rPr>
        <w:t xml:space="preserve"> </w:t>
      </w:r>
      <w:r>
        <w:t>4th</w:t>
      </w:r>
      <w:r w:rsidRPr="009A717A">
        <w:t xml:space="preserve"> </w:t>
      </w:r>
      <w:r>
        <w:t>e</w:t>
      </w:r>
      <w:r w:rsidRPr="009A717A">
        <w:t>d.</w:t>
      </w:r>
      <w:r>
        <w:t xml:space="preserve"> Hoboken, NJ: Wiley, 2006.</w:t>
      </w:r>
    </w:p>
    <w:p w14:paraId="624707B4" w14:textId="77777777" w:rsidR="00D324B0" w:rsidRPr="00B030AE" w:rsidRDefault="00D324B0" w:rsidP="00C12D06">
      <w:pPr>
        <w:pStyle w:val="BodyText"/>
      </w:pPr>
      <w:r>
        <w:t xml:space="preserve">Shoemaker, Stowe, Mary Dawson, and Wade Johnson. “How to Increase Menu Prices Without Alienating Your Customers.” </w:t>
      </w:r>
      <w:r>
        <w:rPr>
          <w:i/>
          <w:iCs/>
        </w:rPr>
        <w:t>International Journal of Contemporary Hospitality Management</w:t>
      </w:r>
      <w:r w:rsidRPr="00C638F5">
        <w:t>,</w:t>
      </w:r>
      <w:r>
        <w:rPr>
          <w:i/>
          <w:iCs/>
        </w:rPr>
        <w:t xml:space="preserve"> </w:t>
      </w:r>
      <w:r>
        <w:t>2005.</w:t>
      </w:r>
    </w:p>
    <w:sectPr w:rsidR="00D324B0" w:rsidRPr="00B030AE" w:rsidSect="0042724B">
      <w:headerReference w:type="default" r:id="rId11"/>
      <w:footerReference w:type="default" r:id="rId12"/>
      <w:footerReference w:type="first" r:id="rId13"/>
      <w:pgSz w:w="12240" w:h="15840" w:code="1"/>
      <w:pgMar w:top="1440" w:right="1440" w:bottom="1440" w:left="1440" w:header="720" w:footer="720" w:gutter="0"/>
      <w:cols w:space="720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D475DE" w14:textId="77777777" w:rsidR="0026205D" w:rsidRDefault="0026205D">
      <w:r>
        <w:separator/>
      </w:r>
    </w:p>
  </w:endnote>
  <w:endnote w:type="continuationSeparator" w:id="0">
    <w:p w14:paraId="29B147B2" w14:textId="77777777" w:rsidR="0026205D" w:rsidRDefault="002620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StarSymbol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844C94" w14:textId="5D257245" w:rsidR="00D324B0" w:rsidRPr="009B41B8" w:rsidRDefault="00D324B0" w:rsidP="00C12D06">
    <w:pPr>
      <w:pStyle w:val="Footer"/>
    </w:pPr>
    <w:r w:rsidRPr="009B41B8">
      <w:rPr>
        <w:color w:val="333333"/>
      </w:rPr>
      <w:t>Copyright © 2008</w:t>
    </w:r>
    <w:r>
      <w:t>–</w:t>
    </w:r>
    <w:r w:rsidR="00611B7A">
      <w:t>2016</w:t>
    </w:r>
    <w:r w:rsidR="00611B7A" w:rsidRPr="009B41B8">
      <w:rPr>
        <w:color w:val="333333"/>
      </w:rPr>
      <w:t xml:space="preserve"> </w:t>
    </w:r>
    <w:r w:rsidR="00611B7A">
      <w:rPr>
        <w:color w:val="333333"/>
      </w:rPr>
      <w:t>NAF</w:t>
    </w:r>
    <w:r w:rsidRPr="009B41B8">
      <w:rPr>
        <w:color w:val="333333"/>
      </w:rPr>
      <w:t>. All rights reserved.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13289C" w14:textId="2805B99F" w:rsidR="00D324B0" w:rsidRPr="009B41B8" w:rsidRDefault="00D324B0" w:rsidP="00C12D06">
    <w:pPr>
      <w:pStyle w:val="Footer"/>
    </w:pPr>
    <w:r w:rsidRPr="009B41B8">
      <w:rPr>
        <w:color w:val="333333"/>
      </w:rPr>
      <w:t>Copyright © 2008</w:t>
    </w:r>
    <w:r>
      <w:t>–</w:t>
    </w:r>
    <w:r w:rsidR="00611B7A">
      <w:t>2016</w:t>
    </w:r>
    <w:r w:rsidR="00611B7A" w:rsidRPr="009B41B8">
      <w:rPr>
        <w:color w:val="333333"/>
      </w:rPr>
      <w:t xml:space="preserve"> </w:t>
    </w:r>
    <w:r w:rsidR="00611B7A">
      <w:rPr>
        <w:color w:val="333333"/>
      </w:rPr>
      <w:t>NAF</w:t>
    </w:r>
    <w:r w:rsidRPr="009B41B8">
      <w:rPr>
        <w:color w:val="333333"/>
      </w:rPr>
      <w:t>. All rights reserved.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7103E1" w14:textId="77777777" w:rsidR="0026205D" w:rsidRDefault="0026205D">
      <w:r>
        <w:separator/>
      </w:r>
    </w:p>
  </w:footnote>
  <w:footnote w:type="continuationSeparator" w:id="0">
    <w:p w14:paraId="059A520C" w14:textId="77777777" w:rsidR="0026205D" w:rsidRDefault="0026205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5693E4" w14:textId="77777777" w:rsidR="00D324B0" w:rsidRDefault="00D324B0" w:rsidP="00C12D06">
    <w:pPr>
      <w:pStyle w:val="Headers"/>
      <w:rPr>
        <w:b w:val="0"/>
        <w:bCs w:val="0"/>
        <w:noProof/>
      </w:rPr>
    </w:pPr>
    <w:r>
      <w:t>AOHT Hospitality Marketing</w:t>
    </w:r>
  </w:p>
  <w:p w14:paraId="5D74813F" w14:textId="77777777" w:rsidR="00D324B0" w:rsidRDefault="00D324B0" w:rsidP="00C12D06">
    <w:pPr>
      <w:pStyle w:val="Headers"/>
    </w:pPr>
    <w:r>
      <w:t>Lesson 10</w:t>
    </w:r>
    <w:r w:rsidRPr="0016704E">
      <w:t xml:space="preserve"> </w:t>
    </w:r>
    <w:r w:rsidRPr="009B41B8">
      <w:rPr>
        <w:b w:val="0"/>
        <w:bCs w:val="0"/>
        <w:noProof/>
      </w:rPr>
      <w:t>Print Marketing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A"/>
    <w:multiLevelType w:val="multilevel"/>
    <w:tmpl w:val="0000000A"/>
    <w:name w:val="WW8Num10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Wingdings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Wingdings 2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Wingdings 2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Wingdings 2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">
    <w:nsid w:val="328F5302"/>
    <w:multiLevelType w:val="multilevel"/>
    <w:tmpl w:val="73A299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41F4715C"/>
    <w:multiLevelType w:val="hybridMultilevel"/>
    <w:tmpl w:val="7B0E4F1A"/>
    <w:lvl w:ilvl="0" w:tplc="FFC25E70">
      <w:start w:val="1"/>
      <w:numFmt w:val="decimal"/>
      <w:pStyle w:val="Numbered"/>
      <w:lvlText w:val="%1."/>
      <w:lvlJc w:val="left"/>
      <w:pPr>
        <w:tabs>
          <w:tab w:val="num" w:pos="630"/>
        </w:tabs>
        <w:ind w:left="63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2AA5A28"/>
    <w:multiLevelType w:val="hybridMultilevel"/>
    <w:tmpl w:val="414EC356"/>
    <w:lvl w:ilvl="0" w:tplc="4776CBC4">
      <w:start w:val="1"/>
      <w:numFmt w:val="bullet"/>
      <w:pStyle w:val="BL-sub"/>
      <w:lvlText w:val="o"/>
      <w:lvlJc w:val="left"/>
      <w:pPr>
        <w:ind w:left="135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0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4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3514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42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4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674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63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4" w:hanging="360"/>
      </w:pPr>
      <w:rPr>
        <w:rFonts w:ascii="Wingdings" w:hAnsi="Wingdings" w:cs="Wingdings" w:hint="default"/>
      </w:rPr>
    </w:lvl>
  </w:abstractNum>
  <w:abstractNum w:abstractNumId="4">
    <w:nsid w:val="632D0889"/>
    <w:multiLevelType w:val="hybridMultilevel"/>
    <w:tmpl w:val="0A5259B4"/>
    <w:lvl w:ilvl="0" w:tplc="DB062A4C">
      <w:start w:val="1"/>
      <w:numFmt w:val="bullet"/>
      <w:pStyle w:val="BL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A2725E8"/>
    <w:multiLevelType w:val="hybridMultilevel"/>
    <w:tmpl w:val="F370CC82"/>
    <w:lvl w:ilvl="0" w:tplc="2368BB8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C67E678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7F872971"/>
    <w:multiLevelType w:val="hybridMultilevel"/>
    <w:tmpl w:val="3F609B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2"/>
    <w:lvlOverride w:ilvl="0">
      <w:startOverride w:val="1"/>
    </w:lvlOverride>
  </w:num>
  <w:num w:numId="2">
    <w:abstractNumId w:val="5"/>
  </w:num>
  <w:num w:numId="3">
    <w:abstractNumId w:val="6"/>
  </w:num>
  <w:num w:numId="4">
    <w:abstractNumId w:val="3"/>
  </w:num>
  <w:num w:numId="5">
    <w:abstractNumId w:val="1"/>
  </w:num>
  <w:num w:numId="6">
    <w:abstractNumId w:val="2"/>
  </w:num>
  <w:num w:numId="7">
    <w:abstractNumId w:val="4"/>
  </w:num>
  <w:num w:numId="8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attachedTemplate r:id="rId1"/>
  <w:defaultTabStop w:val="720"/>
  <w:clickAndTypeStyle w:val="BodyText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223"/>
    <w:rsid w:val="00054E4D"/>
    <w:rsid w:val="00086EEB"/>
    <w:rsid w:val="001541EF"/>
    <w:rsid w:val="001669D1"/>
    <w:rsid w:val="0016704E"/>
    <w:rsid w:val="001D3B84"/>
    <w:rsid w:val="001D7D26"/>
    <w:rsid w:val="001E0703"/>
    <w:rsid w:val="00211223"/>
    <w:rsid w:val="00237F9B"/>
    <w:rsid w:val="0026205D"/>
    <w:rsid w:val="00290D15"/>
    <w:rsid w:val="002A12A5"/>
    <w:rsid w:val="002A41BA"/>
    <w:rsid w:val="00301A5B"/>
    <w:rsid w:val="00315F6B"/>
    <w:rsid w:val="00324A2C"/>
    <w:rsid w:val="00325E8B"/>
    <w:rsid w:val="0034135A"/>
    <w:rsid w:val="00361E83"/>
    <w:rsid w:val="003B6CED"/>
    <w:rsid w:val="003D04C4"/>
    <w:rsid w:val="003D56E4"/>
    <w:rsid w:val="003F309B"/>
    <w:rsid w:val="00407228"/>
    <w:rsid w:val="0041139E"/>
    <w:rsid w:val="004130C8"/>
    <w:rsid w:val="0042724B"/>
    <w:rsid w:val="00442880"/>
    <w:rsid w:val="004437CC"/>
    <w:rsid w:val="00457849"/>
    <w:rsid w:val="0049031E"/>
    <w:rsid w:val="004A4CAB"/>
    <w:rsid w:val="004C7779"/>
    <w:rsid w:val="00543FD9"/>
    <w:rsid w:val="00585333"/>
    <w:rsid w:val="005D4593"/>
    <w:rsid w:val="005F11AB"/>
    <w:rsid w:val="00611B7A"/>
    <w:rsid w:val="00644595"/>
    <w:rsid w:val="0065514F"/>
    <w:rsid w:val="00656F4D"/>
    <w:rsid w:val="006762C3"/>
    <w:rsid w:val="006B4F74"/>
    <w:rsid w:val="006F5229"/>
    <w:rsid w:val="0070264A"/>
    <w:rsid w:val="0070285C"/>
    <w:rsid w:val="007139FD"/>
    <w:rsid w:val="00774286"/>
    <w:rsid w:val="007F347B"/>
    <w:rsid w:val="00835B4F"/>
    <w:rsid w:val="00863A32"/>
    <w:rsid w:val="008B10EA"/>
    <w:rsid w:val="008C18FC"/>
    <w:rsid w:val="008E3EE1"/>
    <w:rsid w:val="008E51FF"/>
    <w:rsid w:val="008E570A"/>
    <w:rsid w:val="00900366"/>
    <w:rsid w:val="00900644"/>
    <w:rsid w:val="00931DB1"/>
    <w:rsid w:val="00944FEE"/>
    <w:rsid w:val="00957EEA"/>
    <w:rsid w:val="009607C9"/>
    <w:rsid w:val="009A717A"/>
    <w:rsid w:val="009B41B8"/>
    <w:rsid w:val="00A555E3"/>
    <w:rsid w:val="00AB795E"/>
    <w:rsid w:val="00B030AE"/>
    <w:rsid w:val="00B143C8"/>
    <w:rsid w:val="00B2111A"/>
    <w:rsid w:val="00B24AB3"/>
    <w:rsid w:val="00B323D6"/>
    <w:rsid w:val="00B33E8E"/>
    <w:rsid w:val="00B44B5E"/>
    <w:rsid w:val="00B54763"/>
    <w:rsid w:val="00B92E9F"/>
    <w:rsid w:val="00BB03AF"/>
    <w:rsid w:val="00BC01C0"/>
    <w:rsid w:val="00BC27C6"/>
    <w:rsid w:val="00C12D06"/>
    <w:rsid w:val="00C144E7"/>
    <w:rsid w:val="00C33943"/>
    <w:rsid w:val="00C43132"/>
    <w:rsid w:val="00C46292"/>
    <w:rsid w:val="00C46AD6"/>
    <w:rsid w:val="00C638F5"/>
    <w:rsid w:val="00CA40F5"/>
    <w:rsid w:val="00CB70F9"/>
    <w:rsid w:val="00CB7CAF"/>
    <w:rsid w:val="00CC156D"/>
    <w:rsid w:val="00CD4AF5"/>
    <w:rsid w:val="00D324B0"/>
    <w:rsid w:val="00D41329"/>
    <w:rsid w:val="00D429E5"/>
    <w:rsid w:val="00D4759C"/>
    <w:rsid w:val="00D5618B"/>
    <w:rsid w:val="00D61B1E"/>
    <w:rsid w:val="00D77E44"/>
    <w:rsid w:val="00DE0084"/>
    <w:rsid w:val="00DE072E"/>
    <w:rsid w:val="00DF2E64"/>
    <w:rsid w:val="00E248A5"/>
    <w:rsid w:val="00E65F4C"/>
    <w:rsid w:val="00E702CB"/>
    <w:rsid w:val="00E945F4"/>
    <w:rsid w:val="00E97511"/>
    <w:rsid w:val="00EA7CC5"/>
    <w:rsid w:val="00F02ABB"/>
    <w:rsid w:val="00F04C40"/>
    <w:rsid w:val="00F23B34"/>
    <w:rsid w:val="00FE3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0C75F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E9F"/>
    <w:pPr>
      <w:spacing w:after="120" w:line="240" w:lineRule="atLeast"/>
      <w:ind w:left="576" w:hanging="576"/>
    </w:pPr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92E9F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92E9F"/>
    <w:pPr>
      <w:keepNext/>
      <w:spacing w:before="240" w:after="60"/>
      <w:outlineLvl w:val="2"/>
    </w:pPr>
    <w:rPr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Pr>
      <w:rFonts w:ascii="Cambria" w:hAnsi="Cambria" w:cs="Cambria"/>
      <w:b/>
      <w:bCs/>
      <w:kern w:val="32"/>
      <w:sz w:val="32"/>
      <w:szCs w:val="32"/>
    </w:rPr>
  </w:style>
  <w:style w:type="character" w:customStyle="1" w:styleId="Heading3Char">
    <w:name w:val="Heading 3 Char"/>
    <w:link w:val="Heading3"/>
    <w:uiPriority w:val="99"/>
    <w:rsid w:val="008E51FF"/>
    <w:rPr>
      <w:rFonts w:ascii="Arial" w:hAnsi="Arial" w:cs="Arial"/>
      <w:b/>
      <w:bCs/>
      <w:sz w:val="26"/>
      <w:szCs w:val="26"/>
    </w:rPr>
  </w:style>
  <w:style w:type="paragraph" w:customStyle="1" w:styleId="TableHeadings">
    <w:name w:val="Table Headings"/>
    <w:basedOn w:val="Normal"/>
    <w:autoRedefine/>
    <w:uiPriority w:val="99"/>
    <w:rsid w:val="00B92E9F"/>
    <w:pPr>
      <w:tabs>
        <w:tab w:val="left" w:pos="360"/>
        <w:tab w:val="left" w:pos="720"/>
      </w:tabs>
      <w:spacing w:before="120"/>
      <w:ind w:left="0" w:firstLine="0"/>
    </w:pPr>
    <w:rPr>
      <w:b/>
      <w:bCs/>
      <w:color w:val="FFFFFF"/>
    </w:rPr>
  </w:style>
  <w:style w:type="paragraph" w:styleId="BodyText">
    <w:name w:val="Body Text"/>
    <w:basedOn w:val="Normal"/>
    <w:link w:val="BodyTextChar"/>
    <w:uiPriority w:val="99"/>
    <w:rsid w:val="00B92E9F"/>
    <w:pPr>
      <w:tabs>
        <w:tab w:val="left" w:pos="1080"/>
      </w:tabs>
      <w:suppressAutoHyphens/>
      <w:autoSpaceDE w:val="0"/>
      <w:autoSpaceDN w:val="0"/>
      <w:adjustRightInd w:val="0"/>
      <w:spacing w:before="120" w:line="240" w:lineRule="auto"/>
      <w:ind w:left="0" w:firstLine="0"/>
      <w:textAlignment w:val="center"/>
    </w:pPr>
    <w:rPr>
      <w:color w:val="000000"/>
    </w:rPr>
  </w:style>
  <w:style w:type="character" w:customStyle="1" w:styleId="BodyTextChar">
    <w:name w:val="Body Text Char"/>
    <w:link w:val="BodyText"/>
    <w:uiPriority w:val="99"/>
    <w:rsid w:val="00B92E9F"/>
    <w:rPr>
      <w:rFonts w:ascii="Arial" w:hAnsi="Arial" w:cs="Arial"/>
      <w:color w:val="000000"/>
      <w:sz w:val="24"/>
      <w:szCs w:val="24"/>
    </w:rPr>
  </w:style>
  <w:style w:type="paragraph" w:customStyle="1" w:styleId="BL">
    <w:name w:val="BL"/>
    <w:basedOn w:val="Normal"/>
    <w:autoRedefine/>
    <w:uiPriority w:val="99"/>
    <w:rsid w:val="00B54763"/>
    <w:pPr>
      <w:numPr>
        <w:numId w:val="7"/>
      </w:numPr>
      <w:tabs>
        <w:tab w:val="left" w:pos="360"/>
      </w:tabs>
      <w:suppressAutoHyphens/>
      <w:autoSpaceDE w:val="0"/>
      <w:autoSpaceDN w:val="0"/>
      <w:adjustRightInd w:val="0"/>
      <w:spacing w:after="80" w:line="240" w:lineRule="auto"/>
      <w:textAlignment w:val="center"/>
    </w:pPr>
    <w:rPr>
      <w:color w:val="000000"/>
    </w:rPr>
  </w:style>
  <w:style w:type="paragraph" w:customStyle="1" w:styleId="Numbered">
    <w:name w:val="Numbered"/>
    <w:basedOn w:val="BodyText"/>
    <w:autoRedefine/>
    <w:uiPriority w:val="99"/>
    <w:rsid w:val="00B92E9F"/>
    <w:pPr>
      <w:numPr>
        <w:numId w:val="1"/>
      </w:numPr>
      <w:tabs>
        <w:tab w:val="clear" w:pos="1080"/>
        <w:tab w:val="left" w:pos="360"/>
      </w:tabs>
      <w:spacing w:before="240"/>
      <w:ind w:left="648"/>
    </w:pPr>
  </w:style>
  <w:style w:type="paragraph" w:styleId="Header">
    <w:name w:val="header"/>
    <w:basedOn w:val="Normal"/>
    <w:link w:val="HeaderChar"/>
    <w:uiPriority w:val="99"/>
    <w:rsid w:val="00B92E9F"/>
    <w:pPr>
      <w:tabs>
        <w:tab w:val="center" w:pos="4320"/>
        <w:tab w:val="right" w:pos="8640"/>
      </w:tabs>
      <w:ind w:left="0" w:firstLine="0"/>
    </w:pPr>
  </w:style>
  <w:style w:type="character" w:customStyle="1" w:styleId="HeaderChar">
    <w:name w:val="Header Char"/>
    <w:link w:val="Header"/>
    <w:uiPriority w:val="99"/>
    <w:semiHidden/>
    <w:rPr>
      <w:rFonts w:ascii="Arial" w:hAnsi="Arial" w:cs="Arial"/>
      <w:sz w:val="20"/>
      <w:szCs w:val="20"/>
    </w:rPr>
  </w:style>
  <w:style w:type="paragraph" w:customStyle="1" w:styleId="ResourceNo">
    <w:name w:val="ResourceNo"/>
    <w:basedOn w:val="Normal"/>
    <w:next w:val="ResourceTitle"/>
    <w:link w:val="ResourceNoChar"/>
    <w:autoRedefine/>
    <w:uiPriority w:val="99"/>
    <w:rsid w:val="00B92E9F"/>
    <w:pPr>
      <w:pageBreakBefore/>
      <w:widowControl w:val="0"/>
      <w:suppressAutoHyphens/>
      <w:autoSpaceDE w:val="0"/>
      <w:autoSpaceDN w:val="0"/>
      <w:adjustRightInd w:val="0"/>
      <w:spacing w:before="120" w:line="240" w:lineRule="auto"/>
      <w:jc w:val="center"/>
      <w:textAlignment w:val="center"/>
    </w:pPr>
    <w:rPr>
      <w:b/>
      <w:bCs/>
      <w:color w:val="27448B"/>
    </w:rPr>
  </w:style>
  <w:style w:type="character" w:customStyle="1" w:styleId="ResourceNoChar">
    <w:name w:val="ResourceNo Char"/>
    <w:link w:val="ResourceNo"/>
    <w:uiPriority w:val="99"/>
    <w:rsid w:val="00B92E9F"/>
    <w:rPr>
      <w:rFonts w:ascii="Arial" w:hAnsi="Arial" w:cs="Arial"/>
      <w:b/>
      <w:bCs/>
      <w:color w:val="27448B"/>
      <w:sz w:val="44"/>
      <w:szCs w:val="44"/>
    </w:rPr>
  </w:style>
  <w:style w:type="paragraph" w:customStyle="1" w:styleId="Tablecolumnheading">
    <w:name w:val="Table column heading"/>
    <w:basedOn w:val="BodyText"/>
    <w:uiPriority w:val="99"/>
    <w:rsid w:val="004C7779"/>
    <w:pPr>
      <w:jc w:val="center"/>
    </w:pPr>
    <w:rPr>
      <w:color w:val="FFFFFF"/>
    </w:rPr>
  </w:style>
  <w:style w:type="paragraph" w:customStyle="1" w:styleId="LessonNo">
    <w:name w:val="LessonNo"/>
    <w:basedOn w:val="Normal"/>
    <w:uiPriority w:val="99"/>
    <w:rsid w:val="00B92E9F"/>
    <w:pPr>
      <w:widowControl w:val="0"/>
      <w:suppressAutoHyphens/>
      <w:autoSpaceDE w:val="0"/>
      <w:autoSpaceDN w:val="0"/>
      <w:adjustRightInd w:val="0"/>
      <w:spacing w:line="240" w:lineRule="auto"/>
      <w:jc w:val="center"/>
      <w:textAlignment w:val="center"/>
    </w:pPr>
    <w:rPr>
      <w:b/>
      <w:bCs/>
      <w:color w:val="003399"/>
      <w:sz w:val="56"/>
      <w:szCs w:val="56"/>
    </w:rPr>
  </w:style>
  <w:style w:type="paragraph" w:customStyle="1" w:styleId="LessonTitle">
    <w:name w:val="Lesson Title"/>
    <w:basedOn w:val="Normal"/>
    <w:autoRedefine/>
    <w:uiPriority w:val="99"/>
    <w:rsid w:val="00B92E9F"/>
    <w:pPr>
      <w:keepNext/>
      <w:widowControl w:val="0"/>
      <w:suppressAutoHyphens/>
      <w:autoSpaceDE w:val="0"/>
      <w:autoSpaceDN w:val="0"/>
      <w:adjustRightInd w:val="0"/>
      <w:spacing w:before="120" w:after="40" w:line="240" w:lineRule="auto"/>
      <w:ind w:left="0" w:firstLine="0"/>
      <w:jc w:val="center"/>
      <w:textAlignment w:val="center"/>
    </w:pPr>
    <w:rPr>
      <w:b/>
      <w:bCs/>
      <w:color w:val="4D89C5"/>
      <w:sz w:val="56"/>
      <w:szCs w:val="56"/>
    </w:rPr>
  </w:style>
  <w:style w:type="paragraph" w:customStyle="1" w:styleId="TableText">
    <w:name w:val="Table Text"/>
    <w:basedOn w:val="BodyText"/>
    <w:autoRedefine/>
    <w:uiPriority w:val="99"/>
    <w:rsid w:val="00B92E9F"/>
    <w:pPr>
      <w:tabs>
        <w:tab w:val="clear" w:pos="1080"/>
      </w:tabs>
    </w:pPr>
  </w:style>
  <w:style w:type="paragraph" w:customStyle="1" w:styleId="Instructions">
    <w:name w:val="Instructions"/>
    <w:basedOn w:val="BodyText"/>
    <w:autoRedefine/>
    <w:rsid w:val="00B92E9F"/>
    <w:pPr>
      <w:tabs>
        <w:tab w:val="left" w:pos="1620"/>
        <w:tab w:val="left" w:pos="4320"/>
        <w:tab w:val="left" w:pos="4680"/>
      </w:tabs>
      <w:spacing w:after="240"/>
    </w:pPr>
    <w:rPr>
      <w:i/>
      <w:iCs/>
      <w:color w:val="27448B"/>
    </w:rPr>
  </w:style>
  <w:style w:type="paragraph" w:customStyle="1" w:styleId="Resources">
    <w:name w:val="Resources"/>
    <w:basedOn w:val="Normal"/>
    <w:uiPriority w:val="99"/>
    <w:rsid w:val="00B92E9F"/>
    <w:pPr>
      <w:widowControl w:val="0"/>
      <w:pBdr>
        <w:top w:val="single" w:sz="24" w:space="3" w:color="27448B"/>
      </w:pBdr>
      <w:suppressAutoHyphens/>
      <w:autoSpaceDE w:val="0"/>
      <w:autoSpaceDN w:val="0"/>
      <w:adjustRightInd w:val="0"/>
      <w:spacing w:before="480" w:after="240" w:line="240" w:lineRule="auto"/>
      <w:textAlignment w:val="center"/>
    </w:pPr>
    <w:rPr>
      <w:b/>
      <w:bCs/>
      <w:color w:val="003399"/>
      <w:sz w:val="32"/>
      <w:szCs w:val="32"/>
    </w:rPr>
  </w:style>
  <w:style w:type="character" w:styleId="CommentReference">
    <w:name w:val="annotation reference"/>
    <w:uiPriority w:val="99"/>
    <w:semiHidden/>
    <w:rsid w:val="00B92E9F"/>
    <w:rPr>
      <w:sz w:val="16"/>
      <w:szCs w:val="16"/>
    </w:rPr>
  </w:style>
  <w:style w:type="paragraph" w:customStyle="1" w:styleId="CrieriaTablelist">
    <w:name w:val="Crieria Table list"/>
    <w:basedOn w:val="BodyText"/>
    <w:autoRedefine/>
    <w:uiPriority w:val="99"/>
    <w:rsid w:val="00B92E9F"/>
  </w:style>
  <w:style w:type="paragraph" w:customStyle="1" w:styleId="ResourceTitle">
    <w:name w:val="Resource Title"/>
    <w:basedOn w:val="Normal"/>
    <w:next w:val="BodyText"/>
    <w:link w:val="ResourceTitleChar"/>
    <w:autoRedefine/>
    <w:uiPriority w:val="99"/>
    <w:rsid w:val="00B92E9F"/>
    <w:pPr>
      <w:widowControl w:val="0"/>
      <w:suppressAutoHyphens/>
      <w:autoSpaceDE w:val="0"/>
      <w:autoSpaceDN w:val="0"/>
      <w:adjustRightInd w:val="0"/>
      <w:spacing w:after="240" w:line="240" w:lineRule="auto"/>
      <w:ind w:left="0" w:firstLine="0"/>
      <w:jc w:val="center"/>
      <w:textAlignment w:val="center"/>
    </w:pPr>
    <w:rPr>
      <w:b/>
      <w:bCs/>
      <w:color w:val="27448B"/>
      <w:sz w:val="36"/>
      <w:szCs w:val="36"/>
    </w:rPr>
  </w:style>
  <w:style w:type="paragraph" w:styleId="CommentText">
    <w:name w:val="annotation text"/>
    <w:basedOn w:val="Normal"/>
    <w:link w:val="CommentTextChar"/>
    <w:uiPriority w:val="99"/>
    <w:semiHidden/>
    <w:rsid w:val="00B92E9F"/>
  </w:style>
  <w:style w:type="character" w:customStyle="1" w:styleId="CommentTextChar">
    <w:name w:val="Comment Text Char"/>
    <w:link w:val="CommentText"/>
    <w:uiPriority w:val="99"/>
    <w:semiHidden/>
    <w:rPr>
      <w:rFonts w:ascii="Arial" w:hAnsi="Arial" w:cs="Arial"/>
      <w:sz w:val="20"/>
      <w:szCs w:val="20"/>
    </w:rPr>
  </w:style>
  <w:style w:type="paragraph" w:customStyle="1" w:styleId="H1">
    <w:name w:val="H1"/>
    <w:basedOn w:val="Normal"/>
    <w:autoRedefine/>
    <w:uiPriority w:val="99"/>
    <w:rsid w:val="00B92E9F"/>
    <w:pPr>
      <w:keepNext/>
      <w:widowControl w:val="0"/>
      <w:pBdr>
        <w:top w:val="single" w:sz="24" w:space="3" w:color="27448B"/>
      </w:pBdr>
      <w:suppressAutoHyphens/>
      <w:autoSpaceDE w:val="0"/>
      <w:autoSpaceDN w:val="0"/>
      <w:adjustRightInd w:val="0"/>
      <w:spacing w:before="240" w:line="240" w:lineRule="auto"/>
      <w:ind w:left="0" w:firstLine="0"/>
      <w:textAlignment w:val="center"/>
    </w:pPr>
    <w:rPr>
      <w:b/>
      <w:bCs/>
      <w:color w:val="27448B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B92E9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Pr>
      <w:rFonts w:ascii="Arial" w:hAnsi="Arial" w:cs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B92E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Pr>
      <w:rFonts w:cs="Times New Roman"/>
      <w:sz w:val="2"/>
      <w:szCs w:val="2"/>
    </w:rPr>
  </w:style>
  <w:style w:type="character" w:styleId="Hyperlink">
    <w:name w:val="Hyperlink"/>
    <w:uiPriority w:val="99"/>
    <w:rsid w:val="00B92E9F"/>
    <w:rPr>
      <w:rFonts w:cs="Times New Roman"/>
      <w:color w:val="0000FF"/>
      <w:u w:val="single"/>
    </w:rPr>
  </w:style>
  <w:style w:type="paragraph" w:customStyle="1" w:styleId="CourseName">
    <w:name w:val="Course Name"/>
    <w:basedOn w:val="Normal"/>
    <w:autoRedefine/>
    <w:uiPriority w:val="99"/>
    <w:rsid w:val="00B92E9F"/>
    <w:pPr>
      <w:spacing w:line="240" w:lineRule="auto"/>
      <w:jc w:val="center"/>
    </w:pPr>
    <w:rPr>
      <w:color w:val="003399"/>
      <w:sz w:val="36"/>
      <w:szCs w:val="36"/>
    </w:rPr>
  </w:style>
  <w:style w:type="paragraph" w:customStyle="1" w:styleId="RubricTableheadings">
    <w:name w:val="Rubric Table headings"/>
    <w:basedOn w:val="TableText"/>
    <w:uiPriority w:val="99"/>
    <w:rsid w:val="00B92E9F"/>
    <w:rPr>
      <w:b/>
      <w:bCs/>
      <w:color w:val="FFFFFF"/>
    </w:rPr>
  </w:style>
  <w:style w:type="paragraph" w:customStyle="1" w:styleId="Checkboxplacement">
    <w:name w:val="Checkbox placement"/>
    <w:basedOn w:val="BodyText"/>
    <w:autoRedefine/>
    <w:uiPriority w:val="99"/>
    <w:rsid w:val="00B92E9F"/>
    <w:rPr>
      <w:sz w:val="36"/>
      <w:szCs w:val="36"/>
    </w:rPr>
  </w:style>
  <w:style w:type="paragraph" w:styleId="Footer">
    <w:name w:val="footer"/>
    <w:basedOn w:val="Normal"/>
    <w:link w:val="FooterChar"/>
    <w:uiPriority w:val="99"/>
    <w:rsid w:val="00B92E9F"/>
    <w:pPr>
      <w:tabs>
        <w:tab w:val="center" w:pos="4320"/>
        <w:tab w:val="right" w:pos="8640"/>
      </w:tabs>
      <w:ind w:left="0" w:firstLine="0"/>
    </w:pPr>
    <w:rPr>
      <w:sz w:val="16"/>
      <w:szCs w:val="16"/>
    </w:rPr>
  </w:style>
  <w:style w:type="character" w:customStyle="1" w:styleId="FooterChar">
    <w:name w:val="Footer Char"/>
    <w:link w:val="Footer"/>
    <w:uiPriority w:val="99"/>
    <w:semiHidden/>
    <w:rPr>
      <w:rFonts w:ascii="Arial" w:hAnsi="Arial" w:cs="Arial"/>
      <w:sz w:val="20"/>
      <w:szCs w:val="20"/>
    </w:rPr>
  </w:style>
  <w:style w:type="character" w:customStyle="1" w:styleId="Answerkey">
    <w:name w:val="Answer key"/>
    <w:uiPriority w:val="99"/>
    <w:rsid w:val="00B92E9F"/>
    <w:rPr>
      <w:rFonts w:ascii="Arial" w:hAnsi="Arial" w:cs="Arial"/>
      <w:i/>
      <w:iCs/>
      <w:color w:val="0000FF"/>
      <w:sz w:val="20"/>
      <w:szCs w:val="20"/>
    </w:rPr>
  </w:style>
  <w:style w:type="character" w:customStyle="1" w:styleId="ResourceTitleChar">
    <w:name w:val="Resource Title Char"/>
    <w:link w:val="ResourceTitle"/>
    <w:uiPriority w:val="99"/>
    <w:rsid w:val="008E51FF"/>
    <w:rPr>
      <w:rFonts w:ascii="Arial" w:hAnsi="Arial" w:cs="Arial"/>
      <w:b/>
      <w:bCs/>
      <w:color w:val="27448B"/>
      <w:sz w:val="36"/>
      <w:szCs w:val="36"/>
    </w:rPr>
  </w:style>
  <w:style w:type="character" w:styleId="FollowedHyperlink">
    <w:name w:val="FollowedHyperlink"/>
    <w:uiPriority w:val="99"/>
    <w:rsid w:val="008E51FF"/>
    <w:rPr>
      <w:rFonts w:cs="Times New Roman"/>
      <w:color w:val="800080"/>
      <w:u w:val="single"/>
    </w:rPr>
  </w:style>
  <w:style w:type="paragraph" w:customStyle="1" w:styleId="StyleTableHeadingsAfter-01">
    <w:name w:val="Style Table Headings + After:  -0.1&quot;"/>
    <w:basedOn w:val="TableHeadings"/>
    <w:autoRedefine/>
    <w:uiPriority w:val="99"/>
    <w:rsid w:val="004C7779"/>
    <w:pPr>
      <w:spacing w:line="240" w:lineRule="auto"/>
    </w:pPr>
  </w:style>
  <w:style w:type="paragraph" w:customStyle="1" w:styleId="Headers">
    <w:name w:val="Headers"/>
    <w:basedOn w:val="Normal"/>
    <w:autoRedefine/>
    <w:uiPriority w:val="99"/>
    <w:rsid w:val="00B92E9F"/>
    <w:pPr>
      <w:tabs>
        <w:tab w:val="center" w:pos="4320"/>
        <w:tab w:val="right" w:pos="8640"/>
      </w:tabs>
      <w:spacing w:after="0" w:line="240" w:lineRule="auto"/>
      <w:ind w:left="0" w:firstLine="0"/>
    </w:pPr>
    <w:rPr>
      <w:b/>
      <w:bCs/>
      <w:color w:val="336699"/>
      <w:sz w:val="18"/>
      <w:szCs w:val="18"/>
    </w:rPr>
  </w:style>
  <w:style w:type="paragraph" w:customStyle="1" w:styleId="Indent">
    <w:name w:val="Indent"/>
    <w:basedOn w:val="Numbered"/>
    <w:autoRedefine/>
    <w:uiPriority w:val="99"/>
    <w:rsid w:val="00B92E9F"/>
    <w:pPr>
      <w:numPr>
        <w:numId w:val="0"/>
      </w:numPr>
      <w:spacing w:before="120"/>
      <w:ind w:left="634"/>
    </w:pPr>
  </w:style>
  <w:style w:type="paragraph" w:customStyle="1" w:styleId="H2">
    <w:name w:val="H2"/>
    <w:basedOn w:val="Normal"/>
    <w:next w:val="Normal"/>
    <w:autoRedefine/>
    <w:uiPriority w:val="99"/>
    <w:rsid w:val="00B92E9F"/>
    <w:pPr>
      <w:keepNext/>
      <w:widowControl w:val="0"/>
      <w:suppressAutoHyphens/>
      <w:autoSpaceDE w:val="0"/>
      <w:autoSpaceDN w:val="0"/>
      <w:adjustRightInd w:val="0"/>
      <w:spacing w:before="240" w:line="240" w:lineRule="auto"/>
      <w:ind w:left="0" w:firstLine="0"/>
      <w:textAlignment w:val="center"/>
    </w:pPr>
    <w:rPr>
      <w:b/>
      <w:bCs/>
      <w:color w:val="27448B"/>
      <w:sz w:val="28"/>
      <w:szCs w:val="28"/>
    </w:rPr>
  </w:style>
  <w:style w:type="paragraph" w:customStyle="1" w:styleId="H3">
    <w:name w:val="H3"/>
    <w:basedOn w:val="H2"/>
    <w:next w:val="BodyText"/>
    <w:autoRedefine/>
    <w:uiPriority w:val="99"/>
    <w:rsid w:val="00B92E9F"/>
    <w:pPr>
      <w:spacing w:before="120"/>
    </w:pPr>
    <w:rPr>
      <w:b w:val="0"/>
      <w:bCs w:val="0"/>
      <w:sz w:val="24"/>
      <w:szCs w:val="24"/>
    </w:rPr>
  </w:style>
  <w:style w:type="paragraph" w:customStyle="1" w:styleId="code">
    <w:name w:val="code"/>
    <w:basedOn w:val="BodyText"/>
    <w:autoRedefine/>
    <w:uiPriority w:val="99"/>
    <w:rsid w:val="00B92E9F"/>
    <w:pPr>
      <w:tabs>
        <w:tab w:val="clear" w:pos="1080"/>
      </w:tabs>
      <w:suppressAutoHyphens w:val="0"/>
      <w:autoSpaceDE/>
      <w:autoSpaceDN/>
      <w:adjustRightInd/>
      <w:spacing w:after="0"/>
      <w:textAlignment w:val="auto"/>
    </w:pPr>
    <w:rPr>
      <w:rFonts w:ascii="Courier" w:hAnsi="Courier" w:cs="Courier"/>
      <w:color w:val="auto"/>
    </w:rPr>
  </w:style>
  <w:style w:type="paragraph" w:customStyle="1" w:styleId="Tabletext-white">
    <w:name w:val="Table text - white"/>
    <w:basedOn w:val="TableText"/>
    <w:uiPriority w:val="99"/>
    <w:rsid w:val="004C7779"/>
    <w:rPr>
      <w:color w:val="FFFFFF"/>
    </w:rPr>
  </w:style>
  <w:style w:type="paragraph" w:customStyle="1" w:styleId="Tabletextcolumnheadings">
    <w:name w:val="Table text column headings"/>
    <w:basedOn w:val="Normal"/>
    <w:uiPriority w:val="99"/>
    <w:rsid w:val="004C7779"/>
    <w:pPr>
      <w:widowControl w:val="0"/>
      <w:tabs>
        <w:tab w:val="left" w:pos="1080"/>
      </w:tabs>
      <w:suppressAutoHyphens/>
      <w:autoSpaceDE w:val="0"/>
      <w:autoSpaceDN w:val="0"/>
      <w:adjustRightInd w:val="0"/>
      <w:spacing w:before="120"/>
      <w:ind w:left="0" w:firstLine="0"/>
      <w:jc w:val="center"/>
      <w:textAlignment w:val="center"/>
    </w:pPr>
  </w:style>
  <w:style w:type="table" w:styleId="TableGrid">
    <w:name w:val="Table Grid"/>
    <w:basedOn w:val="TableNormal"/>
    <w:uiPriority w:val="99"/>
    <w:rsid w:val="00B92E9F"/>
    <w:pPr>
      <w:spacing w:after="120" w:line="240" w:lineRule="atLeast"/>
    </w:pPr>
    <w:rPr>
      <w:rFonts w:ascii="Arial" w:hAnsi="Arial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st-MultChoice">
    <w:name w:val="Test-MultChoice"/>
    <w:basedOn w:val="Normal"/>
    <w:uiPriority w:val="99"/>
    <w:rsid w:val="004C7779"/>
    <w:pPr>
      <w:widowControl w:val="0"/>
      <w:tabs>
        <w:tab w:val="left" w:pos="540"/>
        <w:tab w:val="left" w:pos="1080"/>
        <w:tab w:val="left" w:pos="1620"/>
        <w:tab w:val="left" w:pos="4320"/>
        <w:tab w:val="left" w:pos="4680"/>
      </w:tabs>
      <w:suppressAutoHyphens/>
      <w:autoSpaceDE w:val="0"/>
      <w:autoSpaceDN w:val="0"/>
      <w:adjustRightInd w:val="0"/>
      <w:ind w:left="540" w:hanging="540"/>
      <w:textAlignment w:val="center"/>
    </w:pPr>
    <w:rPr>
      <w:color w:val="000000"/>
    </w:rPr>
  </w:style>
  <w:style w:type="paragraph" w:customStyle="1" w:styleId="StyleTabletextcolumnheadings">
    <w:name w:val="Style Table text column headings"/>
    <w:basedOn w:val="Tabletextcolumnheadings"/>
    <w:autoRedefine/>
    <w:uiPriority w:val="99"/>
    <w:rsid w:val="004C7779"/>
  </w:style>
  <w:style w:type="paragraph" w:customStyle="1" w:styleId="Tabletextcolumnheading">
    <w:name w:val="Table text column heading"/>
    <w:basedOn w:val="Tabletextcolumnheadings"/>
    <w:autoRedefine/>
    <w:uiPriority w:val="99"/>
    <w:rsid w:val="004C7779"/>
    <w:pPr>
      <w:spacing w:line="240" w:lineRule="auto"/>
    </w:pPr>
  </w:style>
  <w:style w:type="paragraph" w:customStyle="1" w:styleId="DarkList-Accent31">
    <w:name w:val="Dark List - Accent 31"/>
    <w:hidden/>
    <w:uiPriority w:val="99"/>
    <w:semiHidden/>
    <w:rsid w:val="008E51FF"/>
    <w:rPr>
      <w:rFonts w:ascii="Arial" w:hAnsi="Arial" w:cs="Arial"/>
    </w:rPr>
  </w:style>
  <w:style w:type="paragraph" w:customStyle="1" w:styleId="codeindent1">
    <w:name w:val="code indent 1"/>
    <w:basedOn w:val="code"/>
    <w:uiPriority w:val="99"/>
    <w:rsid w:val="00B92E9F"/>
    <w:pPr>
      <w:ind w:left="720"/>
    </w:pPr>
  </w:style>
  <w:style w:type="paragraph" w:customStyle="1" w:styleId="codeindent2">
    <w:name w:val="code indent 2"/>
    <w:basedOn w:val="code"/>
    <w:uiPriority w:val="99"/>
    <w:rsid w:val="00B92E9F"/>
    <w:pPr>
      <w:ind w:left="1440"/>
    </w:pPr>
  </w:style>
  <w:style w:type="character" w:customStyle="1" w:styleId="codechar">
    <w:name w:val="code char"/>
    <w:uiPriority w:val="99"/>
    <w:rsid w:val="00B92E9F"/>
    <w:rPr>
      <w:rFonts w:ascii="Courier" w:hAnsi="Courier" w:cs="Courier"/>
      <w:sz w:val="20"/>
      <w:szCs w:val="20"/>
    </w:rPr>
  </w:style>
  <w:style w:type="paragraph" w:customStyle="1" w:styleId="TableHeadingsBlack">
    <w:name w:val="Table Headings Black"/>
    <w:basedOn w:val="TableHeadings"/>
    <w:autoRedefine/>
    <w:uiPriority w:val="99"/>
    <w:rsid w:val="00B92E9F"/>
    <w:rPr>
      <w:color w:val="000000"/>
    </w:rPr>
  </w:style>
  <w:style w:type="paragraph" w:customStyle="1" w:styleId="ActivityHead">
    <w:name w:val="Activity Head"/>
    <w:basedOn w:val="Normal"/>
    <w:autoRedefine/>
    <w:uiPriority w:val="99"/>
    <w:rsid w:val="00B92E9F"/>
    <w:pPr>
      <w:widowControl w:val="0"/>
      <w:suppressAutoHyphens/>
      <w:autoSpaceDE w:val="0"/>
      <w:autoSpaceDN w:val="0"/>
      <w:adjustRightInd w:val="0"/>
      <w:ind w:left="0" w:firstLine="0"/>
      <w:textAlignment w:val="center"/>
    </w:pPr>
    <w:rPr>
      <w:b/>
      <w:bCs/>
      <w:color w:val="27448B"/>
    </w:rPr>
  </w:style>
  <w:style w:type="table" w:customStyle="1" w:styleId="144">
    <w:name w:val="144"/>
    <w:uiPriority w:val="99"/>
    <w:rsid w:val="008E51FF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  <w:tblPr>
      <w:tblStyleRow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">
    <w:name w:val="Style1"/>
    <w:basedOn w:val="BL"/>
    <w:uiPriority w:val="99"/>
    <w:rsid w:val="00B92E9F"/>
  </w:style>
  <w:style w:type="paragraph" w:customStyle="1" w:styleId="BL-sub">
    <w:name w:val="BL-sub"/>
    <w:basedOn w:val="BL"/>
    <w:uiPriority w:val="99"/>
    <w:rsid w:val="00B92E9F"/>
    <w:pPr>
      <w:numPr>
        <w:numId w:val="4"/>
      </w:numPr>
      <w:ind w:left="1008"/>
    </w:pPr>
  </w:style>
  <w:style w:type="paragraph" w:customStyle="1" w:styleId="Presentationtext">
    <w:name w:val="Presentation text"/>
    <w:basedOn w:val="BodyText"/>
    <w:uiPriority w:val="99"/>
    <w:rsid w:val="00B92E9F"/>
    <w:rPr>
      <w:sz w:val="18"/>
      <w:szCs w:val="18"/>
    </w:rPr>
  </w:style>
  <w:style w:type="paragraph" w:customStyle="1" w:styleId="TableBL">
    <w:name w:val="Table BL"/>
    <w:basedOn w:val="BL"/>
    <w:autoRedefine/>
    <w:uiPriority w:val="99"/>
    <w:rsid w:val="00B92E9F"/>
    <w:pPr>
      <w:ind w:left="360"/>
    </w:pPr>
  </w:style>
  <w:style w:type="paragraph" w:customStyle="1" w:styleId="TableIndent">
    <w:name w:val="Table Indent"/>
    <w:basedOn w:val="Indent"/>
    <w:autoRedefine/>
    <w:uiPriority w:val="99"/>
    <w:rsid w:val="00B92E9F"/>
    <w:pPr>
      <w:ind w:left="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F185\AppData\Roaming\Microsoft\Templates\Teacher%20Resource%20Template_01311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C:\Users\PF185\AppData\Roaming\Microsoft\Templates\Teacher Resource Template_013113.dotx</Template>
  <TotalTime>9</TotalTime>
  <Pages>9</Pages>
  <Words>571</Words>
  <Characters>3697</Characters>
  <Application>Microsoft Macintosh Word</Application>
  <DocSecurity>0</DocSecurity>
  <Lines>123</Lines>
  <Paragraphs>92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4176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Katherine E</cp:lastModifiedBy>
  <cp:revision>8</cp:revision>
  <cp:lastPrinted>2007-08-02T22:15:00Z</cp:lastPrinted>
  <dcterms:created xsi:type="dcterms:W3CDTF">2015-11-11T19:00:00Z</dcterms:created>
  <dcterms:modified xsi:type="dcterms:W3CDTF">2016-02-15T18:57:00Z</dcterms:modified>
  <cp:category/>
</cp:coreProperties>
</file>